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9F4C51" w:rsidR="1E62C7EF" w:rsidP="009F4C51" w:rsidRDefault="1E62C7EF" w14:paraId="6F4C98CD" w14:textId="7E365141">
      <w:pPr>
        <w:spacing w:after="160" w:line="259" w:lineRule="auto"/>
        <w:jc w:val="center"/>
        <w:rPr>
          <w:rFonts w:eastAsia="Arial" w:cs="Arial"/>
          <w:b/>
          <w:bCs/>
          <w:sz w:val="28"/>
          <w:szCs w:val="28"/>
        </w:rPr>
      </w:pPr>
      <w:r w:rsidRPr="009F4C51">
        <w:rPr>
          <w:rFonts w:eastAsia="Arial" w:cs="Arial"/>
          <w:b/>
          <w:bCs/>
          <w:sz w:val="28"/>
          <w:szCs w:val="28"/>
        </w:rPr>
        <w:t>Autism friendly classroom checklist: Primary</w:t>
      </w:r>
    </w:p>
    <w:tbl>
      <w:tblPr>
        <w:tblStyle w:val="TableGrid"/>
        <w:tblW w:w="960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Look w:val="06A0" w:firstRow="1" w:lastRow="0" w:firstColumn="1" w:lastColumn="0" w:noHBand="1" w:noVBand="1"/>
      </w:tblPr>
      <w:tblGrid>
        <w:gridCol w:w="5790"/>
        <w:gridCol w:w="1515"/>
        <w:gridCol w:w="1110"/>
        <w:gridCol w:w="1185"/>
      </w:tblGrid>
      <w:tr w:rsidR="3623122E" w:rsidTr="4E2D0452" w14:paraId="2BA36C39" w14:textId="77777777">
        <w:trPr>
          <w:trHeight w:val="300"/>
        </w:trPr>
        <w:tc>
          <w:tcPr>
            <w:tcW w:w="5790" w:type="dxa"/>
            <w:shd w:val="clear" w:color="auto" w:fill="EE7203"/>
            <w:tcMar>
              <w:left w:w="105" w:type="dxa"/>
              <w:right w:w="105" w:type="dxa"/>
            </w:tcMar>
          </w:tcPr>
          <w:p w:rsidRPr="00EE5841" w:rsidR="499842D1" w:rsidP="3623122E" w:rsidRDefault="499842D1" w14:paraId="37535784" w14:textId="418260F4">
            <w:pPr>
              <w:spacing w:line="259" w:lineRule="auto"/>
              <w:rPr>
                <w:rFonts w:eastAsia="Arial" w:cs="Arial"/>
                <w:b/>
                <w:bCs/>
                <w:color w:val="FFFFFF" w:themeColor="background1"/>
              </w:rPr>
            </w:pPr>
            <w:r w:rsidRPr="00EE5841">
              <w:rPr>
                <w:rFonts w:eastAsia="Arial" w:cs="Arial"/>
                <w:b/>
                <w:bCs/>
                <w:color w:val="FFFFFF" w:themeColor="background1"/>
              </w:rPr>
              <w:t>Strategy</w:t>
            </w:r>
          </w:p>
        </w:tc>
        <w:tc>
          <w:tcPr>
            <w:tcW w:w="1515" w:type="dxa"/>
            <w:shd w:val="clear" w:color="auto" w:fill="EE7203"/>
            <w:tcMar>
              <w:left w:w="105" w:type="dxa"/>
              <w:right w:w="105" w:type="dxa"/>
            </w:tcMar>
          </w:tcPr>
          <w:p w:rsidRPr="00EE5841" w:rsidR="499842D1" w:rsidP="5A06BB37" w:rsidRDefault="499842D1" w14:paraId="6D37DB83" w14:textId="29813AFC">
            <w:pPr>
              <w:spacing w:line="259" w:lineRule="auto"/>
              <w:rPr>
                <w:rFonts w:eastAsia="Arial" w:cs="Arial"/>
                <w:b/>
                <w:bCs/>
                <w:color w:val="FFFFFF" w:themeColor="background1"/>
              </w:rPr>
            </w:pPr>
            <w:r w:rsidRPr="00EE5841">
              <w:rPr>
                <w:rFonts w:eastAsia="Arial" w:cs="Arial"/>
                <w:b/>
                <w:bCs/>
                <w:color w:val="FFFFFF" w:themeColor="background1"/>
              </w:rPr>
              <w:t>Observed to be in place?</w:t>
            </w:r>
          </w:p>
        </w:tc>
        <w:tc>
          <w:tcPr>
            <w:tcW w:w="1110" w:type="dxa"/>
            <w:shd w:val="clear" w:color="auto" w:fill="EE7203"/>
            <w:tcMar>
              <w:left w:w="105" w:type="dxa"/>
              <w:right w:w="105" w:type="dxa"/>
            </w:tcMar>
          </w:tcPr>
          <w:p w:rsidRPr="00EE5841" w:rsidR="499842D1" w:rsidP="5A06BB37" w:rsidRDefault="1A380960" w14:paraId="68F21076" w14:textId="38D3E62E">
            <w:pPr>
              <w:spacing w:after="200" w:line="259" w:lineRule="auto"/>
              <w:rPr>
                <w:b/>
                <w:bCs/>
                <w:color w:val="FFFFFF" w:themeColor="background1"/>
              </w:rPr>
            </w:pPr>
            <w:r w:rsidRPr="00EE5841">
              <w:rPr>
                <w:rFonts w:eastAsia="Arial" w:cs="Arial"/>
                <w:b/>
                <w:bCs/>
                <w:color w:val="FFFFFF" w:themeColor="background1"/>
              </w:rPr>
              <w:t>Partially in place</w:t>
            </w:r>
          </w:p>
        </w:tc>
        <w:tc>
          <w:tcPr>
            <w:tcW w:w="1185" w:type="dxa"/>
            <w:shd w:val="clear" w:color="auto" w:fill="EE7203"/>
            <w:tcMar>
              <w:left w:w="105" w:type="dxa"/>
              <w:right w:w="105" w:type="dxa"/>
            </w:tcMar>
          </w:tcPr>
          <w:p w:rsidRPr="00EE5841" w:rsidR="1A380960" w:rsidP="5A06BB37" w:rsidRDefault="1A380960" w14:paraId="4BBBEEFC" w14:textId="7FB3CE3A">
            <w:pPr>
              <w:spacing w:line="259" w:lineRule="auto"/>
              <w:rPr>
                <w:rFonts w:eastAsia="Arial" w:cs="Arial"/>
                <w:b/>
                <w:bCs/>
                <w:color w:val="FFFFFF" w:themeColor="background1"/>
              </w:rPr>
            </w:pPr>
            <w:r w:rsidRPr="00EE5841">
              <w:rPr>
                <w:rFonts w:eastAsia="Arial" w:cs="Arial"/>
                <w:b/>
                <w:bCs/>
                <w:color w:val="FFFFFF" w:themeColor="background1"/>
              </w:rPr>
              <w:t>Not yet in place</w:t>
            </w:r>
          </w:p>
        </w:tc>
      </w:tr>
      <w:tr w:rsidR="3623122E" w:rsidTr="4E2D0452" w14:paraId="7EC60822" w14:textId="77777777">
        <w:trPr>
          <w:trHeight w:val="300"/>
        </w:trPr>
        <w:tc>
          <w:tcPr>
            <w:tcW w:w="9600" w:type="dxa"/>
            <w:gridSpan w:val="4"/>
            <w:tcMar>
              <w:left w:w="105" w:type="dxa"/>
              <w:right w:w="105" w:type="dxa"/>
            </w:tcMar>
          </w:tcPr>
          <w:p w:rsidR="7BEF437A" w:rsidP="4E2D0452" w:rsidRDefault="7BEF437A" w14:paraId="72589C00" w14:textId="4344768B">
            <w:pPr>
              <w:spacing w:after="200" w:line="259" w:lineRule="auto"/>
              <w:rPr>
                <w:rFonts w:eastAsia="Arial" w:cs="Arial"/>
                <w:b w:val="1"/>
                <w:bCs w:val="1"/>
                <w:i w:val="1"/>
                <w:iCs w:val="1"/>
              </w:rPr>
            </w:pPr>
            <w:r w:rsidRPr="4E2D0452" w:rsidR="7BEF437A">
              <w:rPr>
                <w:rFonts w:eastAsia="Arial" w:cs="Arial"/>
                <w:b w:val="1"/>
                <w:bCs w:val="1"/>
              </w:rPr>
              <w:t>Sensory considerations</w:t>
            </w:r>
            <w:r w:rsidRPr="4E2D0452" w:rsidR="5D652130">
              <w:rPr>
                <w:rFonts w:eastAsia="Arial" w:cs="Arial"/>
                <w:b w:val="1"/>
                <w:bCs w:val="1"/>
              </w:rPr>
              <w:t xml:space="preserve"> (</w:t>
            </w:r>
            <w:r w:rsidRPr="4E2D0452" w:rsidR="5D652130">
              <w:rPr>
                <w:rFonts w:eastAsia="Arial" w:cs="Arial"/>
                <w:b w:val="1"/>
                <w:bCs w:val="1"/>
                <w:i w:val="1"/>
                <w:iCs w:val="1"/>
              </w:rPr>
              <w:t xml:space="preserve">use sensory systems checklist </w:t>
            </w:r>
            <w:r w:rsidRPr="4E2D0452" w:rsidR="413F4C25">
              <w:rPr>
                <w:rFonts w:eastAsia="Arial" w:cs="Arial"/>
                <w:b w:val="1"/>
                <w:bCs w:val="1"/>
                <w:i w:val="1"/>
                <w:iCs w:val="1"/>
              </w:rPr>
              <w:t>for a more in-depth assessment)</w:t>
            </w:r>
          </w:p>
        </w:tc>
      </w:tr>
      <w:tr w:rsidR="3623122E" w:rsidTr="4E2D0452" w14:paraId="55AFA801" w14:textId="77777777">
        <w:trPr>
          <w:trHeight w:val="300"/>
        </w:trPr>
        <w:tc>
          <w:tcPr>
            <w:tcW w:w="5790" w:type="dxa"/>
            <w:tcMar>
              <w:left w:w="105" w:type="dxa"/>
              <w:right w:w="105" w:type="dxa"/>
            </w:tcMar>
          </w:tcPr>
          <w:p w:rsidR="3623122E" w:rsidP="1A52EFA0" w:rsidRDefault="3409075B" w14:paraId="2691F348" w14:textId="17793F6D">
            <w:pPr>
              <w:spacing w:line="259" w:lineRule="auto"/>
              <w:rPr>
                <w:rFonts w:eastAsia="Arial" w:cs="Arial"/>
              </w:rPr>
            </w:pPr>
            <w:r w:rsidRPr="1A52EFA0">
              <w:rPr>
                <w:rFonts w:eastAsia="Arial" w:cs="Arial"/>
              </w:rPr>
              <w:t xml:space="preserve">Shouting/raised voices </w:t>
            </w:r>
            <w:r w:rsidRPr="1A52EFA0" w:rsidR="3BA0C362">
              <w:rPr>
                <w:rFonts w:eastAsia="Arial" w:cs="Arial"/>
              </w:rPr>
              <w:t xml:space="preserve">by staff </w:t>
            </w:r>
            <w:r w:rsidRPr="1A52EFA0">
              <w:rPr>
                <w:rFonts w:eastAsia="Arial" w:cs="Arial"/>
              </w:rPr>
              <w:t xml:space="preserve">is </w:t>
            </w:r>
            <w:r w:rsidRPr="1A52EFA0" w:rsidR="59D51467">
              <w:rPr>
                <w:rFonts w:eastAsia="Arial" w:cs="Arial"/>
              </w:rPr>
              <w:t>a</w:t>
            </w:r>
            <w:r w:rsidRPr="1A52EFA0" w:rsidR="67352D22">
              <w:rPr>
                <w:rFonts w:eastAsia="Arial" w:cs="Arial"/>
              </w:rPr>
              <w:t xml:space="preserve">voided, and the class volume is </w:t>
            </w:r>
            <w:r w:rsidRPr="009F4C51" w:rsidR="67352D22">
              <w:rPr>
                <w:rFonts w:eastAsia="Arial" w:cs="Arial"/>
              </w:rPr>
              <w:t>managed</w:t>
            </w:r>
            <w:r w:rsidRPr="1A52EFA0" w:rsidR="67352D22">
              <w:rPr>
                <w:rFonts w:eastAsia="Arial" w:cs="Arial"/>
              </w:rPr>
              <w:t xml:space="preserve"> accordingly to the activity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:rsidR="3623122E" w:rsidP="3623122E" w:rsidRDefault="3623122E" w14:paraId="5BEDA7C6" w14:textId="5F520A12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10" w:type="dxa"/>
            <w:tcMar>
              <w:left w:w="105" w:type="dxa"/>
              <w:right w:w="105" w:type="dxa"/>
            </w:tcMar>
          </w:tcPr>
          <w:p w:rsidR="3623122E" w:rsidP="3623122E" w:rsidRDefault="3623122E" w14:paraId="30C18C3A" w14:textId="1356F260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85" w:type="dxa"/>
            <w:tcMar>
              <w:left w:w="105" w:type="dxa"/>
              <w:right w:w="105" w:type="dxa"/>
            </w:tcMar>
          </w:tcPr>
          <w:p w:rsidR="5A06BB37" w:rsidP="5A06BB37" w:rsidRDefault="5A06BB37" w14:paraId="014A8FCE" w14:textId="756BCAB0">
            <w:pPr>
              <w:spacing w:line="259" w:lineRule="auto"/>
              <w:rPr>
                <w:rFonts w:eastAsia="Arial" w:cs="Arial"/>
              </w:rPr>
            </w:pPr>
          </w:p>
        </w:tc>
      </w:tr>
      <w:tr w:rsidR="3623122E" w:rsidTr="4E2D0452" w14:paraId="166DA07A" w14:textId="77777777">
        <w:trPr>
          <w:trHeight w:val="300"/>
        </w:trPr>
        <w:tc>
          <w:tcPr>
            <w:tcW w:w="5790" w:type="dxa"/>
            <w:tcMar>
              <w:left w:w="105" w:type="dxa"/>
              <w:right w:w="105" w:type="dxa"/>
            </w:tcMar>
          </w:tcPr>
          <w:p w:rsidR="3623122E" w:rsidP="5A06BB37" w:rsidRDefault="633FCBFD" w14:paraId="30F2D466" w14:textId="38B87980">
            <w:pPr>
              <w:spacing w:line="259" w:lineRule="auto"/>
              <w:rPr>
                <w:rFonts w:eastAsia="Arial" w:cs="Arial"/>
              </w:rPr>
            </w:pPr>
            <w:r w:rsidRPr="5A06BB37">
              <w:rPr>
                <w:rFonts w:eastAsia="Arial" w:cs="Arial"/>
              </w:rPr>
              <w:t>Incorporates quiet times or a quiet space to complete work following teacher input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:rsidR="3623122E" w:rsidP="3623122E" w:rsidRDefault="3623122E" w14:paraId="288CA145" w14:textId="2D7B3620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10" w:type="dxa"/>
            <w:tcMar>
              <w:left w:w="105" w:type="dxa"/>
              <w:right w:w="105" w:type="dxa"/>
            </w:tcMar>
          </w:tcPr>
          <w:p w:rsidR="3623122E" w:rsidP="3623122E" w:rsidRDefault="3623122E" w14:paraId="603938AA" w14:textId="6C57254D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85" w:type="dxa"/>
            <w:tcMar>
              <w:left w:w="105" w:type="dxa"/>
              <w:right w:w="105" w:type="dxa"/>
            </w:tcMar>
          </w:tcPr>
          <w:p w:rsidR="5A06BB37" w:rsidP="5A06BB37" w:rsidRDefault="5A06BB37" w14:paraId="5FBCF259" w14:textId="05D906B9">
            <w:pPr>
              <w:spacing w:line="259" w:lineRule="auto"/>
              <w:rPr>
                <w:rFonts w:eastAsia="Arial" w:cs="Arial"/>
              </w:rPr>
            </w:pPr>
          </w:p>
        </w:tc>
      </w:tr>
      <w:tr w:rsidR="5A06BB37" w:rsidTr="4E2D0452" w14:paraId="54AA1ABF" w14:textId="77777777">
        <w:trPr>
          <w:trHeight w:val="300"/>
        </w:trPr>
        <w:tc>
          <w:tcPr>
            <w:tcW w:w="5790" w:type="dxa"/>
            <w:tcMar>
              <w:left w:w="105" w:type="dxa"/>
              <w:right w:w="105" w:type="dxa"/>
            </w:tcMar>
          </w:tcPr>
          <w:p w:rsidR="1851EC26" w:rsidP="1A52EFA0" w:rsidRDefault="1851EC26" w14:paraId="757019F0" w14:textId="3BE64FB8">
            <w:pPr>
              <w:spacing w:line="259" w:lineRule="auto"/>
              <w:rPr>
                <w:rFonts w:eastAsia="Arial" w:cs="Arial"/>
              </w:rPr>
            </w:pPr>
            <w:r w:rsidRPr="1A52EFA0">
              <w:rPr>
                <w:rFonts w:eastAsia="Arial" w:cs="Arial"/>
              </w:rPr>
              <w:t>Aware of personal space</w:t>
            </w:r>
            <w:r w:rsidRPr="1A52EFA0" w:rsidR="0A37D3A3">
              <w:rPr>
                <w:rFonts w:eastAsia="Arial" w:cs="Arial"/>
              </w:rPr>
              <w:t xml:space="preserve"> such as pupil’s proximity to others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:rsidR="5A06BB37" w:rsidP="5A06BB37" w:rsidRDefault="5A06BB37" w14:paraId="507DD18A" w14:textId="41C9C1DC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10" w:type="dxa"/>
            <w:tcMar>
              <w:left w:w="105" w:type="dxa"/>
              <w:right w:w="105" w:type="dxa"/>
            </w:tcMar>
          </w:tcPr>
          <w:p w:rsidR="5A06BB37" w:rsidP="5A06BB37" w:rsidRDefault="5A06BB37" w14:paraId="303D7365" w14:textId="5F3D2059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85" w:type="dxa"/>
            <w:tcMar>
              <w:left w:w="105" w:type="dxa"/>
              <w:right w:w="105" w:type="dxa"/>
            </w:tcMar>
          </w:tcPr>
          <w:p w:rsidR="5A06BB37" w:rsidP="5A06BB37" w:rsidRDefault="5A06BB37" w14:paraId="78C590D1" w14:textId="3631CA04">
            <w:pPr>
              <w:spacing w:line="259" w:lineRule="auto"/>
              <w:rPr>
                <w:rFonts w:eastAsia="Arial" w:cs="Arial"/>
              </w:rPr>
            </w:pPr>
          </w:p>
        </w:tc>
      </w:tr>
      <w:tr w:rsidR="5A06BB37" w:rsidTr="4E2D0452" w14:paraId="277EA768" w14:textId="77777777">
        <w:trPr>
          <w:trHeight w:val="300"/>
        </w:trPr>
        <w:tc>
          <w:tcPr>
            <w:tcW w:w="5790" w:type="dxa"/>
            <w:tcMar>
              <w:left w:w="105" w:type="dxa"/>
              <w:right w:w="105" w:type="dxa"/>
            </w:tcMar>
          </w:tcPr>
          <w:p w:rsidR="6198A021" w:rsidP="1A52EFA0" w:rsidRDefault="6198A021" w14:paraId="6C3FCC9F" w14:textId="54698C37">
            <w:pPr>
              <w:spacing w:line="259" w:lineRule="auto"/>
              <w:rPr>
                <w:rFonts w:eastAsia="Arial" w:cs="Arial"/>
              </w:rPr>
            </w:pPr>
            <w:r w:rsidRPr="1A52EFA0">
              <w:rPr>
                <w:rFonts w:eastAsia="Arial" w:cs="Arial"/>
              </w:rPr>
              <w:t>Classrooms are clear of clutter</w:t>
            </w:r>
            <w:r w:rsidRPr="1A52EFA0" w:rsidR="068EA33A">
              <w:rPr>
                <w:rFonts w:eastAsia="Arial" w:cs="Arial"/>
              </w:rPr>
              <w:t xml:space="preserve"> with pathways in the classroom easy to navigate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:rsidR="5A06BB37" w:rsidP="5A06BB37" w:rsidRDefault="5A06BB37" w14:paraId="01EAAF29" w14:textId="2BD8F354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10" w:type="dxa"/>
            <w:tcMar>
              <w:left w:w="105" w:type="dxa"/>
              <w:right w:w="105" w:type="dxa"/>
            </w:tcMar>
          </w:tcPr>
          <w:p w:rsidR="5A06BB37" w:rsidP="5A06BB37" w:rsidRDefault="5A06BB37" w14:paraId="42D9CF81" w14:textId="100D5FF7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85" w:type="dxa"/>
            <w:tcMar>
              <w:left w:w="105" w:type="dxa"/>
              <w:right w:w="105" w:type="dxa"/>
            </w:tcMar>
          </w:tcPr>
          <w:p w:rsidR="5A06BB37" w:rsidP="5A06BB37" w:rsidRDefault="5A06BB37" w14:paraId="4B5958B7" w14:textId="24021CDF">
            <w:pPr>
              <w:spacing w:line="259" w:lineRule="auto"/>
              <w:rPr>
                <w:rFonts w:eastAsia="Arial" w:cs="Arial"/>
              </w:rPr>
            </w:pPr>
          </w:p>
        </w:tc>
      </w:tr>
      <w:tr w:rsidR="5A06BB37" w:rsidTr="4E2D0452" w14:paraId="5DE042B4" w14:textId="77777777">
        <w:trPr>
          <w:trHeight w:val="300"/>
        </w:trPr>
        <w:tc>
          <w:tcPr>
            <w:tcW w:w="5790" w:type="dxa"/>
            <w:tcMar>
              <w:left w:w="105" w:type="dxa"/>
              <w:right w:w="105" w:type="dxa"/>
            </w:tcMar>
          </w:tcPr>
          <w:p w:rsidR="5811F558" w:rsidP="5A06BB37" w:rsidRDefault="5811F558" w14:paraId="291DD8C5" w14:textId="4EB200D3">
            <w:pPr>
              <w:spacing w:line="259" w:lineRule="auto"/>
              <w:rPr>
                <w:rFonts w:eastAsia="Arial" w:cs="Arial"/>
              </w:rPr>
            </w:pPr>
            <w:r w:rsidRPr="5A06BB37">
              <w:rPr>
                <w:rFonts w:eastAsia="Arial" w:cs="Arial"/>
              </w:rPr>
              <w:t>Visual wall displays that are present are relevant to current learning</w:t>
            </w:r>
            <w:r w:rsidRPr="5A06BB37" w:rsidR="01C6E549">
              <w:rPr>
                <w:rFonts w:eastAsia="Arial" w:cs="Arial"/>
              </w:rPr>
              <w:t xml:space="preserve"> with a clear contrast between the background and the material being displayed.  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:rsidR="5A06BB37" w:rsidP="5A06BB37" w:rsidRDefault="5A06BB37" w14:paraId="581D5C52" w14:textId="20329BF3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10" w:type="dxa"/>
            <w:tcMar>
              <w:left w:w="105" w:type="dxa"/>
              <w:right w:w="105" w:type="dxa"/>
            </w:tcMar>
          </w:tcPr>
          <w:p w:rsidR="5A06BB37" w:rsidP="5A06BB37" w:rsidRDefault="5A06BB37" w14:paraId="7B092481" w14:textId="46C2F04C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85" w:type="dxa"/>
            <w:tcMar>
              <w:left w:w="105" w:type="dxa"/>
              <w:right w:w="105" w:type="dxa"/>
            </w:tcMar>
          </w:tcPr>
          <w:p w:rsidR="5A06BB37" w:rsidP="5A06BB37" w:rsidRDefault="5A06BB37" w14:paraId="273580DF" w14:textId="09643C42">
            <w:pPr>
              <w:spacing w:line="259" w:lineRule="auto"/>
              <w:rPr>
                <w:rFonts w:eastAsia="Arial" w:cs="Arial"/>
              </w:rPr>
            </w:pPr>
          </w:p>
        </w:tc>
      </w:tr>
      <w:tr w:rsidR="5A06BB37" w:rsidTr="4E2D0452" w14:paraId="173D2EF4" w14:textId="77777777">
        <w:trPr>
          <w:trHeight w:val="300"/>
        </w:trPr>
        <w:tc>
          <w:tcPr>
            <w:tcW w:w="5790" w:type="dxa"/>
            <w:tcMar>
              <w:left w:w="105" w:type="dxa"/>
              <w:right w:w="105" w:type="dxa"/>
            </w:tcMar>
          </w:tcPr>
          <w:p w:rsidR="5B36F39F" w:rsidP="1A52EFA0" w:rsidRDefault="5B36F39F" w14:paraId="6E2F6723" w14:textId="7F37F066">
            <w:pPr>
              <w:spacing w:line="259" w:lineRule="auto"/>
              <w:rPr>
                <w:rFonts w:eastAsia="Arial" w:cs="Arial"/>
              </w:rPr>
            </w:pPr>
            <w:r w:rsidRPr="1A52EFA0">
              <w:rPr>
                <w:rFonts w:eastAsia="Arial" w:cs="Arial"/>
              </w:rPr>
              <w:t>Light is natural without glare, and not bright/white</w:t>
            </w:r>
            <w:r w:rsidRPr="1A52EFA0" w:rsidR="1B302F36">
              <w:rPr>
                <w:rFonts w:eastAsia="Arial" w:cs="Arial"/>
              </w:rPr>
              <w:t>. This to also be considered for use of screens.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:rsidR="5A06BB37" w:rsidP="5A06BB37" w:rsidRDefault="5A06BB37" w14:paraId="017383D6" w14:textId="2DDBC0A3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10" w:type="dxa"/>
            <w:tcMar>
              <w:left w:w="105" w:type="dxa"/>
              <w:right w:w="105" w:type="dxa"/>
            </w:tcMar>
          </w:tcPr>
          <w:p w:rsidR="5A06BB37" w:rsidP="5A06BB37" w:rsidRDefault="5A06BB37" w14:paraId="6A09550B" w14:textId="758798BB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85" w:type="dxa"/>
            <w:tcMar>
              <w:left w:w="105" w:type="dxa"/>
              <w:right w:w="105" w:type="dxa"/>
            </w:tcMar>
          </w:tcPr>
          <w:p w:rsidR="5A06BB37" w:rsidP="5A06BB37" w:rsidRDefault="5A06BB37" w14:paraId="3B13248A" w14:textId="5B7395D7">
            <w:pPr>
              <w:spacing w:line="259" w:lineRule="auto"/>
              <w:rPr>
                <w:rFonts w:eastAsia="Arial" w:cs="Arial"/>
              </w:rPr>
            </w:pPr>
          </w:p>
        </w:tc>
      </w:tr>
      <w:tr w:rsidR="1A52EFA0" w:rsidTr="4E2D0452" w14:paraId="112BD537" w14:textId="77777777">
        <w:trPr>
          <w:trHeight w:val="300"/>
        </w:trPr>
        <w:tc>
          <w:tcPr>
            <w:tcW w:w="5790" w:type="dxa"/>
            <w:tcMar>
              <w:left w:w="105" w:type="dxa"/>
              <w:right w:w="105" w:type="dxa"/>
            </w:tcMar>
          </w:tcPr>
          <w:p w:rsidR="1B302F36" w:rsidP="1A52EFA0" w:rsidRDefault="1B302F36" w14:paraId="4B8F0159" w14:textId="55C16315">
            <w:pPr>
              <w:spacing w:line="259" w:lineRule="auto"/>
              <w:rPr>
                <w:rFonts w:eastAsia="Arial" w:cs="Arial"/>
              </w:rPr>
            </w:pPr>
            <w:r w:rsidRPr="1A52EFA0">
              <w:rPr>
                <w:rFonts w:eastAsia="Arial" w:cs="Arial"/>
              </w:rPr>
              <w:t>Aware of different scents that may be aversive. Windows to be open where possible.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:rsidR="1A52EFA0" w:rsidP="1A52EFA0" w:rsidRDefault="1A52EFA0" w14:paraId="19486686" w14:textId="67B2E100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10" w:type="dxa"/>
            <w:tcMar>
              <w:left w:w="105" w:type="dxa"/>
              <w:right w:w="105" w:type="dxa"/>
            </w:tcMar>
          </w:tcPr>
          <w:p w:rsidR="1A52EFA0" w:rsidP="1A52EFA0" w:rsidRDefault="1A52EFA0" w14:paraId="0C7D2B5D" w14:textId="2D64D2CA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85" w:type="dxa"/>
            <w:tcMar>
              <w:left w:w="105" w:type="dxa"/>
              <w:right w:w="105" w:type="dxa"/>
            </w:tcMar>
          </w:tcPr>
          <w:p w:rsidR="1A52EFA0" w:rsidP="1A52EFA0" w:rsidRDefault="1A52EFA0" w14:paraId="5F657051" w14:textId="014D4E0A">
            <w:pPr>
              <w:spacing w:line="259" w:lineRule="auto"/>
              <w:rPr>
                <w:rFonts w:eastAsia="Arial" w:cs="Arial"/>
              </w:rPr>
            </w:pPr>
          </w:p>
        </w:tc>
      </w:tr>
      <w:tr w:rsidR="1A52EFA0" w:rsidTr="4E2D0452" w14:paraId="1756BB97" w14:textId="77777777">
        <w:trPr>
          <w:trHeight w:val="300"/>
        </w:trPr>
        <w:tc>
          <w:tcPr>
            <w:tcW w:w="5790" w:type="dxa"/>
            <w:tcMar>
              <w:left w:w="105" w:type="dxa"/>
              <w:right w:w="105" w:type="dxa"/>
            </w:tcMar>
          </w:tcPr>
          <w:p w:rsidR="0FDA2F5C" w:rsidP="1A52EFA0" w:rsidRDefault="0FDA2F5C" w14:paraId="13E6B9D1" w14:textId="12A66951">
            <w:pPr>
              <w:spacing w:line="259" w:lineRule="auto"/>
              <w:rPr>
                <w:rFonts w:eastAsia="Arial" w:cs="Arial"/>
              </w:rPr>
            </w:pPr>
            <w:r w:rsidRPr="4E2D0452" w:rsidR="0FDA2F5C">
              <w:rPr>
                <w:rFonts w:eastAsia="Arial" w:cs="Arial"/>
              </w:rPr>
              <w:t xml:space="preserve">Access to </w:t>
            </w:r>
            <w:r w:rsidRPr="4E2D0452" w:rsidR="7E01C66B">
              <w:rPr>
                <w:rFonts w:eastAsia="Arial" w:cs="Arial"/>
              </w:rPr>
              <w:t xml:space="preserve">fidget </w:t>
            </w:r>
            <w:r w:rsidRPr="4E2D0452" w:rsidR="0FDA2F5C">
              <w:rPr>
                <w:rFonts w:eastAsia="Arial" w:cs="Arial"/>
              </w:rPr>
              <w:t xml:space="preserve">tools </w:t>
            </w:r>
            <w:r w:rsidRPr="4E2D0452" w:rsidR="0FDA2F5C">
              <w:rPr>
                <w:rFonts w:eastAsia="Arial" w:cs="Arial"/>
              </w:rPr>
              <w:t>are</w:t>
            </w:r>
            <w:r w:rsidRPr="4E2D0452" w:rsidR="0FDA2F5C">
              <w:rPr>
                <w:rFonts w:eastAsia="Arial" w:cs="Arial"/>
              </w:rPr>
              <w:t xml:space="preserve"> available to support where appropriate.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:rsidR="1A52EFA0" w:rsidP="1A52EFA0" w:rsidRDefault="1A52EFA0" w14:paraId="31AB014F" w14:textId="6D779A60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10" w:type="dxa"/>
            <w:tcMar>
              <w:left w:w="105" w:type="dxa"/>
              <w:right w:w="105" w:type="dxa"/>
            </w:tcMar>
          </w:tcPr>
          <w:p w:rsidR="1A52EFA0" w:rsidP="1A52EFA0" w:rsidRDefault="1A52EFA0" w14:paraId="5080EA50" w14:textId="04F05B9D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85" w:type="dxa"/>
            <w:tcMar>
              <w:left w:w="105" w:type="dxa"/>
              <w:right w:w="105" w:type="dxa"/>
            </w:tcMar>
          </w:tcPr>
          <w:p w:rsidR="1A52EFA0" w:rsidP="1A52EFA0" w:rsidRDefault="1A52EFA0" w14:paraId="3899DCFC" w14:textId="62949D30">
            <w:pPr>
              <w:spacing w:line="259" w:lineRule="auto"/>
              <w:rPr>
                <w:rFonts w:eastAsia="Arial" w:cs="Arial"/>
              </w:rPr>
            </w:pPr>
          </w:p>
        </w:tc>
      </w:tr>
      <w:tr w:rsidR="5A06BB37" w:rsidTr="4E2D0452" w14:paraId="5D8B7658" w14:textId="77777777">
        <w:trPr>
          <w:trHeight w:val="300"/>
        </w:trPr>
        <w:tc>
          <w:tcPr>
            <w:tcW w:w="9600" w:type="dxa"/>
            <w:gridSpan w:val="4"/>
            <w:tcMar>
              <w:left w:w="105" w:type="dxa"/>
              <w:right w:w="105" w:type="dxa"/>
            </w:tcMar>
          </w:tcPr>
          <w:p w:rsidR="474859E6" w:rsidP="5A06BB37" w:rsidRDefault="474859E6" w14:paraId="588870CC" w14:textId="21E9E15C">
            <w:pPr>
              <w:spacing w:line="259" w:lineRule="auto"/>
              <w:rPr>
                <w:rFonts w:eastAsia="Arial" w:cs="Arial"/>
                <w:b/>
                <w:bCs/>
              </w:rPr>
            </w:pPr>
            <w:r w:rsidRPr="5A06BB37">
              <w:rPr>
                <w:rFonts w:eastAsia="Arial" w:cs="Arial"/>
                <w:b/>
                <w:bCs/>
              </w:rPr>
              <w:t>General environmental considerations</w:t>
            </w:r>
          </w:p>
        </w:tc>
      </w:tr>
      <w:tr w:rsidR="5A06BB37" w:rsidTr="4E2D0452" w14:paraId="78A07B8C" w14:textId="77777777">
        <w:trPr>
          <w:trHeight w:val="300"/>
        </w:trPr>
        <w:tc>
          <w:tcPr>
            <w:tcW w:w="5790" w:type="dxa"/>
            <w:tcMar>
              <w:left w:w="105" w:type="dxa"/>
              <w:right w:w="105" w:type="dxa"/>
            </w:tcMar>
          </w:tcPr>
          <w:p w:rsidR="474859E6" w:rsidP="1A52EFA0" w:rsidRDefault="0E786BE6" w14:paraId="39749F56" w14:textId="0B15CA68">
            <w:pPr>
              <w:spacing w:line="259" w:lineRule="auto"/>
              <w:rPr>
                <w:rFonts w:eastAsia="Arial" w:cs="Arial"/>
              </w:rPr>
            </w:pPr>
            <w:r w:rsidRPr="1A52EFA0">
              <w:rPr>
                <w:rFonts w:eastAsia="Arial" w:cs="Arial"/>
              </w:rPr>
              <w:t>Seating arrangements:</w:t>
            </w:r>
          </w:p>
          <w:p w:rsidR="474859E6" w:rsidP="1A52EFA0" w:rsidRDefault="474859E6" w14:paraId="12E48D26" w14:textId="50E4F5D6">
            <w:pPr>
              <w:pStyle w:val="ListParagraph"/>
              <w:numPr>
                <w:ilvl w:val="0"/>
                <w:numId w:val="1"/>
              </w:numPr>
              <w:spacing w:line="259" w:lineRule="auto"/>
              <w:rPr>
                <w:rFonts w:eastAsia="Arial" w:cs="Arial"/>
              </w:rPr>
            </w:pPr>
            <w:r w:rsidRPr="1A52EFA0">
              <w:rPr>
                <w:rFonts w:eastAsia="Arial" w:cs="Arial"/>
              </w:rPr>
              <w:t>Autistic pupils are seated in a position where they are facing the teacher</w:t>
            </w:r>
          </w:p>
          <w:p w:rsidR="474859E6" w:rsidP="1A52EFA0" w:rsidRDefault="1B47BAA1" w14:paraId="2E6FDF83" w14:textId="3D795A0C">
            <w:pPr>
              <w:pStyle w:val="ListParagraph"/>
              <w:numPr>
                <w:ilvl w:val="0"/>
                <w:numId w:val="1"/>
              </w:numPr>
              <w:spacing w:line="259" w:lineRule="auto"/>
              <w:rPr>
                <w:rFonts w:eastAsia="Arial" w:cs="Arial"/>
              </w:rPr>
            </w:pPr>
            <w:r w:rsidRPr="1A52EFA0">
              <w:rPr>
                <w:rFonts w:eastAsia="Arial" w:cs="Arial"/>
              </w:rPr>
              <w:t>Peers either next to or behind them</w:t>
            </w:r>
          </w:p>
          <w:p w:rsidR="474859E6" w:rsidP="1A52EFA0" w:rsidRDefault="24C2F43F" w14:paraId="55B33DD2" w14:textId="28EA7DC6">
            <w:pPr>
              <w:pStyle w:val="ListParagraph"/>
              <w:numPr>
                <w:ilvl w:val="0"/>
                <w:numId w:val="1"/>
              </w:numPr>
              <w:spacing w:line="259" w:lineRule="auto"/>
              <w:rPr>
                <w:rFonts w:eastAsia="Arial" w:cs="Arial"/>
              </w:rPr>
            </w:pPr>
            <w:r w:rsidRPr="1A52EFA0">
              <w:rPr>
                <w:rFonts w:eastAsia="Arial" w:cs="Arial"/>
              </w:rPr>
              <w:t>Wobble cushions are made available if advised by an OT and is written into support plan.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:rsidR="5A06BB37" w:rsidP="5A06BB37" w:rsidRDefault="5A06BB37" w14:paraId="78B873E2" w14:textId="750AD38E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10" w:type="dxa"/>
            <w:tcMar>
              <w:left w:w="105" w:type="dxa"/>
              <w:right w:w="105" w:type="dxa"/>
            </w:tcMar>
          </w:tcPr>
          <w:p w:rsidR="5A06BB37" w:rsidP="5A06BB37" w:rsidRDefault="5A06BB37" w14:paraId="7780E744" w14:textId="0BDBBFBA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85" w:type="dxa"/>
            <w:tcMar>
              <w:left w:w="105" w:type="dxa"/>
              <w:right w:w="105" w:type="dxa"/>
            </w:tcMar>
          </w:tcPr>
          <w:p w:rsidR="5A06BB37" w:rsidP="5A06BB37" w:rsidRDefault="5A06BB37" w14:paraId="472AD79A" w14:textId="77B06B62">
            <w:pPr>
              <w:spacing w:line="259" w:lineRule="auto"/>
              <w:rPr>
                <w:rFonts w:eastAsia="Arial" w:cs="Arial"/>
              </w:rPr>
            </w:pPr>
          </w:p>
        </w:tc>
      </w:tr>
      <w:tr w:rsidR="5A06BB37" w:rsidTr="4E2D0452" w14:paraId="705A839E" w14:textId="77777777">
        <w:trPr>
          <w:trHeight w:val="300"/>
        </w:trPr>
        <w:tc>
          <w:tcPr>
            <w:tcW w:w="5790" w:type="dxa"/>
            <w:tcMar>
              <w:left w:w="105" w:type="dxa"/>
              <w:right w:w="105" w:type="dxa"/>
            </w:tcMar>
          </w:tcPr>
          <w:p w:rsidR="474859E6" w:rsidP="5A06BB37" w:rsidRDefault="474859E6" w14:paraId="46EF4F3A" w14:textId="02EAC8C1">
            <w:pPr>
              <w:spacing w:line="259" w:lineRule="auto"/>
              <w:rPr>
                <w:rFonts w:eastAsia="Arial" w:cs="Arial"/>
              </w:rPr>
            </w:pPr>
            <w:r w:rsidRPr="5A06BB37">
              <w:rPr>
                <w:rFonts w:eastAsia="Arial" w:cs="Arial"/>
              </w:rPr>
              <w:t>Visual cues are used in the classroom</w:t>
            </w:r>
            <w:r w:rsidRPr="5A06BB37" w:rsidR="30F6A12F">
              <w:rPr>
                <w:rFonts w:eastAsia="Arial" w:cs="Arial"/>
              </w:rPr>
              <w:t xml:space="preserve"> to provide direction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:rsidR="5A06BB37" w:rsidP="5A06BB37" w:rsidRDefault="5A06BB37" w14:paraId="4278A125" w14:textId="2404FAFA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10" w:type="dxa"/>
            <w:tcMar>
              <w:left w:w="105" w:type="dxa"/>
              <w:right w:w="105" w:type="dxa"/>
            </w:tcMar>
          </w:tcPr>
          <w:p w:rsidR="5A06BB37" w:rsidP="5A06BB37" w:rsidRDefault="5A06BB37" w14:paraId="7DF8FF2E" w14:textId="2C837C40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85" w:type="dxa"/>
            <w:tcMar>
              <w:left w:w="105" w:type="dxa"/>
              <w:right w:w="105" w:type="dxa"/>
            </w:tcMar>
          </w:tcPr>
          <w:p w:rsidR="5A06BB37" w:rsidP="5A06BB37" w:rsidRDefault="5A06BB37" w14:paraId="161C913E" w14:textId="742D608D">
            <w:pPr>
              <w:spacing w:line="259" w:lineRule="auto"/>
              <w:rPr>
                <w:rFonts w:eastAsia="Arial" w:cs="Arial"/>
              </w:rPr>
            </w:pPr>
          </w:p>
        </w:tc>
      </w:tr>
      <w:tr w:rsidR="5A06BB37" w:rsidTr="4E2D0452" w14:paraId="7B77E97F" w14:textId="77777777">
        <w:trPr>
          <w:trHeight w:val="300"/>
        </w:trPr>
        <w:tc>
          <w:tcPr>
            <w:tcW w:w="5790" w:type="dxa"/>
            <w:tcMar>
              <w:left w:w="105" w:type="dxa"/>
              <w:right w:w="105" w:type="dxa"/>
            </w:tcMar>
          </w:tcPr>
          <w:p w:rsidR="474859E6" w:rsidP="5A06BB37" w:rsidRDefault="474859E6" w14:paraId="56ED988C" w14:textId="38B05B52">
            <w:pPr>
              <w:spacing w:line="259" w:lineRule="auto"/>
              <w:rPr>
                <w:rFonts w:eastAsia="Arial" w:cs="Arial"/>
              </w:rPr>
            </w:pPr>
            <w:r w:rsidRPr="4E2D0452" w:rsidR="474859E6">
              <w:rPr>
                <w:rFonts w:eastAsia="Arial" w:cs="Arial"/>
              </w:rPr>
              <w:t xml:space="preserve">Distinct activity areas e.g., carpet time, reading space, </w:t>
            </w:r>
            <w:r w:rsidRPr="4E2D0452" w:rsidR="352B3418">
              <w:rPr>
                <w:rFonts w:eastAsia="Arial" w:cs="Arial"/>
              </w:rPr>
              <w:t>desk work, teacher’s area</w:t>
            </w:r>
            <w:r w:rsidRPr="4E2D0452" w:rsidR="5BF30E00">
              <w:rPr>
                <w:rFonts w:eastAsia="Arial" w:cs="Arial"/>
              </w:rPr>
              <w:t>, clear space for resources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:rsidR="5A06BB37" w:rsidP="5A06BB37" w:rsidRDefault="5A06BB37" w14:paraId="59DEE7D1" w14:textId="6D8E8AC9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10" w:type="dxa"/>
            <w:tcMar>
              <w:left w:w="105" w:type="dxa"/>
              <w:right w:w="105" w:type="dxa"/>
            </w:tcMar>
          </w:tcPr>
          <w:p w:rsidR="5A06BB37" w:rsidP="5A06BB37" w:rsidRDefault="5A06BB37" w14:paraId="6D9071B7" w14:textId="15326847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85" w:type="dxa"/>
            <w:tcMar>
              <w:left w:w="105" w:type="dxa"/>
              <w:right w:w="105" w:type="dxa"/>
            </w:tcMar>
          </w:tcPr>
          <w:p w:rsidR="5A06BB37" w:rsidP="5A06BB37" w:rsidRDefault="5A06BB37" w14:paraId="027F82B7" w14:textId="0AACAA8A">
            <w:pPr>
              <w:spacing w:line="259" w:lineRule="auto"/>
              <w:rPr>
                <w:rFonts w:eastAsia="Arial" w:cs="Arial"/>
              </w:rPr>
            </w:pPr>
          </w:p>
        </w:tc>
      </w:tr>
      <w:tr w:rsidR="0E0CD41F" w:rsidTr="4E2D0452" w14:paraId="7D3BD2F1" w14:textId="77777777">
        <w:trPr>
          <w:trHeight w:val="300"/>
        </w:trPr>
        <w:tc>
          <w:tcPr>
            <w:tcW w:w="5790" w:type="dxa"/>
            <w:tcMar>
              <w:left w:w="105" w:type="dxa"/>
              <w:right w:w="105" w:type="dxa"/>
            </w:tcMar>
          </w:tcPr>
          <w:p w:rsidR="69A3DF3F" w:rsidP="4E2D0452" w:rsidRDefault="69A3DF3F" w14:paraId="35A20654" w14:textId="39F724A3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646363"/>
                <w:sz w:val="22"/>
                <w:szCs w:val="22"/>
                <w:lang w:val="en-GB"/>
              </w:rPr>
            </w:pPr>
            <w:r w:rsidRPr="4E2D0452" w:rsidR="5BF30E00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646363"/>
                <w:sz w:val="22"/>
                <w:szCs w:val="22"/>
                <w:lang w:val="en-GB"/>
              </w:rPr>
              <w:t xml:space="preserve">When experiencing dysregulation, a </w:t>
            </w:r>
            <w:r w:rsidRPr="4E2D0452" w:rsidR="5BF30E00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646363"/>
                <w:sz w:val="22"/>
                <w:szCs w:val="22"/>
                <w:lang w:val="en-GB"/>
              </w:rPr>
              <w:t>flight path</w:t>
            </w:r>
            <w:r w:rsidRPr="4E2D0452" w:rsidR="5BF30E00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646363"/>
                <w:sz w:val="22"/>
                <w:szCs w:val="22"/>
                <w:lang w:val="en-GB"/>
              </w:rPr>
              <w:t xml:space="preserve"> can be useful, outlining how to safely exit a situation if it begins to feel overwhelming and access regulation strategies. Must be agreed &amp; practiced before the situation occurs, when the pupil is feeling regulated.</w:t>
            </w:r>
          </w:p>
          <w:p w:rsidR="69A3DF3F" w:rsidP="4E2D0452" w:rsidRDefault="69A3DF3F" w14:paraId="071FBAAF" w14:textId="6231E357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646363"/>
                <w:sz w:val="22"/>
                <w:szCs w:val="22"/>
                <w:lang w:val="en-GB"/>
              </w:rPr>
            </w:pPr>
            <w:r w:rsidRPr="4E2D0452" w:rsidR="5BF30E00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646363"/>
                <w:sz w:val="22"/>
                <w:szCs w:val="22"/>
                <w:lang w:val="en-GB"/>
              </w:rPr>
              <w:t>Clear exits are sign posted e.g., directional arrows on the floor, no obstructions.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:rsidR="0E0CD41F" w:rsidP="0E0CD41F" w:rsidRDefault="0E0CD41F" w14:paraId="51AB8FDA" w14:textId="136F1435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10" w:type="dxa"/>
            <w:tcMar>
              <w:left w:w="105" w:type="dxa"/>
              <w:right w:w="105" w:type="dxa"/>
            </w:tcMar>
          </w:tcPr>
          <w:p w:rsidR="0E0CD41F" w:rsidP="0E0CD41F" w:rsidRDefault="0E0CD41F" w14:paraId="5D64A724" w14:textId="1259B167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85" w:type="dxa"/>
            <w:tcMar>
              <w:left w:w="105" w:type="dxa"/>
              <w:right w:w="105" w:type="dxa"/>
            </w:tcMar>
          </w:tcPr>
          <w:p w:rsidR="0E0CD41F" w:rsidP="0E0CD41F" w:rsidRDefault="0E0CD41F" w14:paraId="1DD3E95E" w14:textId="16E36554">
            <w:pPr>
              <w:spacing w:line="259" w:lineRule="auto"/>
              <w:rPr>
                <w:rFonts w:eastAsia="Arial" w:cs="Arial"/>
              </w:rPr>
            </w:pPr>
          </w:p>
        </w:tc>
      </w:tr>
      <w:tr w:rsidR="3623122E" w:rsidTr="4E2D0452" w14:paraId="4E97491B" w14:textId="77777777">
        <w:trPr>
          <w:trHeight w:val="300"/>
        </w:trPr>
        <w:tc>
          <w:tcPr>
            <w:tcW w:w="9600" w:type="dxa"/>
            <w:gridSpan w:val="4"/>
            <w:tcMar>
              <w:left w:w="105" w:type="dxa"/>
              <w:right w:w="105" w:type="dxa"/>
            </w:tcMar>
          </w:tcPr>
          <w:p w:rsidR="7BEF437A" w:rsidP="5A06BB37" w:rsidRDefault="7BEF437A" w14:paraId="0FCD7A0E" w14:textId="4C03D438">
            <w:pPr>
              <w:spacing w:line="259" w:lineRule="auto"/>
              <w:rPr>
                <w:rFonts w:eastAsia="Arial" w:cs="Arial"/>
                <w:b/>
                <w:bCs/>
              </w:rPr>
            </w:pPr>
            <w:r w:rsidRPr="5A06BB37">
              <w:rPr>
                <w:rFonts w:eastAsia="Arial" w:cs="Arial"/>
                <w:b/>
                <w:bCs/>
              </w:rPr>
              <w:t>Class team approaches</w:t>
            </w:r>
          </w:p>
        </w:tc>
      </w:tr>
      <w:tr w:rsidR="5A06BB37" w:rsidTr="4E2D0452" w14:paraId="4E82BF59" w14:textId="77777777">
        <w:trPr>
          <w:trHeight w:val="300"/>
        </w:trPr>
        <w:tc>
          <w:tcPr>
            <w:tcW w:w="5790" w:type="dxa"/>
            <w:tcMar>
              <w:left w:w="105" w:type="dxa"/>
              <w:right w:w="105" w:type="dxa"/>
            </w:tcMar>
          </w:tcPr>
          <w:p w:rsidR="52005F25" w:rsidP="5A06BB37" w:rsidRDefault="52005F25" w14:paraId="446EFA37" w14:textId="293CB3ED">
            <w:pPr>
              <w:spacing w:line="259" w:lineRule="auto"/>
              <w:rPr>
                <w:rFonts w:eastAsia="Arial" w:cs="Arial"/>
              </w:rPr>
            </w:pPr>
            <w:r w:rsidRPr="5A06BB37">
              <w:rPr>
                <w:rFonts w:eastAsia="Arial" w:cs="Arial"/>
              </w:rPr>
              <w:t>Builds positive relationships with pupils</w:t>
            </w:r>
            <w:r w:rsidRPr="5A06BB37" w:rsidR="0AC9E8D1">
              <w:rPr>
                <w:rFonts w:eastAsia="Arial" w:cs="Arial"/>
              </w:rPr>
              <w:t xml:space="preserve"> using gentle, one-to-one engagement to develop connection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:rsidR="5A06BB37" w:rsidP="5A06BB37" w:rsidRDefault="5A06BB37" w14:paraId="48F70148" w14:textId="26493873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10" w:type="dxa"/>
            <w:tcMar>
              <w:left w:w="105" w:type="dxa"/>
              <w:right w:w="105" w:type="dxa"/>
            </w:tcMar>
          </w:tcPr>
          <w:p w:rsidR="5A06BB37" w:rsidP="5A06BB37" w:rsidRDefault="5A06BB37" w14:paraId="0B79740A" w14:textId="1418C36E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85" w:type="dxa"/>
            <w:tcMar>
              <w:left w:w="105" w:type="dxa"/>
              <w:right w:w="105" w:type="dxa"/>
            </w:tcMar>
          </w:tcPr>
          <w:p w:rsidR="5A06BB37" w:rsidP="5A06BB37" w:rsidRDefault="5A06BB37" w14:paraId="1B2E004D" w14:textId="3FDA5D1B">
            <w:pPr>
              <w:spacing w:line="259" w:lineRule="auto"/>
              <w:rPr>
                <w:rFonts w:eastAsia="Arial" w:cs="Arial"/>
              </w:rPr>
            </w:pPr>
          </w:p>
        </w:tc>
      </w:tr>
      <w:tr w:rsidR="5A06BB37" w:rsidTr="4E2D0452" w14:paraId="0AB7D6C0" w14:textId="77777777">
        <w:trPr>
          <w:trHeight w:val="300"/>
        </w:trPr>
        <w:tc>
          <w:tcPr>
            <w:tcW w:w="5790" w:type="dxa"/>
            <w:tcMar>
              <w:left w:w="105" w:type="dxa"/>
              <w:right w:w="105" w:type="dxa"/>
            </w:tcMar>
          </w:tcPr>
          <w:p w:rsidR="62B797C4" w:rsidP="1A52EFA0" w:rsidRDefault="62B797C4" w14:paraId="086B9EEA" w14:textId="0853FA75">
            <w:pPr>
              <w:spacing w:line="259" w:lineRule="auto"/>
              <w:rPr>
                <w:rFonts w:eastAsia="Arial" w:cs="Arial"/>
              </w:rPr>
            </w:pPr>
            <w:r w:rsidRPr="1A52EFA0">
              <w:rPr>
                <w:rFonts w:eastAsia="Arial" w:cs="Arial"/>
              </w:rPr>
              <w:t xml:space="preserve">Class rules </w:t>
            </w:r>
            <w:r w:rsidRPr="1A52EFA0" w:rsidR="36382ADF">
              <w:rPr>
                <w:rFonts w:eastAsia="Arial" w:cs="Arial"/>
              </w:rPr>
              <w:t xml:space="preserve">and consequences </w:t>
            </w:r>
            <w:r w:rsidRPr="1A52EFA0">
              <w:rPr>
                <w:rFonts w:eastAsia="Arial" w:cs="Arial"/>
              </w:rPr>
              <w:t>are</w:t>
            </w:r>
            <w:r w:rsidRPr="1A52EFA0" w:rsidR="54D40BA4">
              <w:rPr>
                <w:rFonts w:eastAsia="Arial" w:cs="Arial"/>
              </w:rPr>
              <w:t xml:space="preserve"> consistent,</w:t>
            </w:r>
            <w:r w:rsidRPr="1A52EFA0">
              <w:rPr>
                <w:rFonts w:eastAsia="Arial" w:cs="Arial"/>
              </w:rPr>
              <w:t xml:space="preserve"> </w:t>
            </w:r>
            <w:r w:rsidRPr="1A52EFA0" w:rsidR="5F687E75">
              <w:rPr>
                <w:rFonts w:eastAsia="Arial" w:cs="Arial"/>
              </w:rPr>
              <w:t xml:space="preserve">fair, </w:t>
            </w:r>
            <w:r w:rsidRPr="1A52EFA0">
              <w:rPr>
                <w:rFonts w:eastAsia="Arial" w:cs="Arial"/>
              </w:rPr>
              <w:t>clear</w:t>
            </w:r>
            <w:r w:rsidRPr="1A52EFA0" w:rsidR="48E7BBE9">
              <w:rPr>
                <w:rFonts w:eastAsia="Arial" w:cs="Arial"/>
              </w:rPr>
              <w:t xml:space="preserve"> (with clear explanations)</w:t>
            </w:r>
            <w:r w:rsidRPr="1A52EFA0">
              <w:rPr>
                <w:rFonts w:eastAsia="Arial" w:cs="Arial"/>
              </w:rPr>
              <w:t>, easy to follow, and displayed visually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:rsidR="5A06BB37" w:rsidP="5A06BB37" w:rsidRDefault="5A06BB37" w14:paraId="66F8CD60" w14:textId="2B497822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10" w:type="dxa"/>
            <w:tcMar>
              <w:left w:w="105" w:type="dxa"/>
              <w:right w:w="105" w:type="dxa"/>
            </w:tcMar>
          </w:tcPr>
          <w:p w:rsidR="5A06BB37" w:rsidP="5A06BB37" w:rsidRDefault="5A06BB37" w14:paraId="0DEB4723" w14:textId="6DF4D1B0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85" w:type="dxa"/>
            <w:tcMar>
              <w:left w:w="105" w:type="dxa"/>
              <w:right w:w="105" w:type="dxa"/>
            </w:tcMar>
          </w:tcPr>
          <w:p w:rsidR="5A06BB37" w:rsidP="5A06BB37" w:rsidRDefault="5A06BB37" w14:paraId="5C25F1AC" w14:textId="1680FC5D">
            <w:pPr>
              <w:spacing w:line="259" w:lineRule="auto"/>
              <w:rPr>
                <w:rFonts w:eastAsia="Arial" w:cs="Arial"/>
              </w:rPr>
            </w:pPr>
          </w:p>
        </w:tc>
      </w:tr>
      <w:tr w:rsidR="5A06BB37" w:rsidTr="4E2D0452" w14:paraId="4EB97F69" w14:textId="77777777">
        <w:trPr>
          <w:trHeight w:val="300"/>
        </w:trPr>
        <w:tc>
          <w:tcPr>
            <w:tcW w:w="5790" w:type="dxa"/>
            <w:tcMar>
              <w:left w:w="105" w:type="dxa"/>
              <w:right w:w="105" w:type="dxa"/>
            </w:tcMar>
          </w:tcPr>
          <w:p w:rsidR="60899660" w:rsidP="5A06BB37" w:rsidRDefault="60899660" w14:paraId="7853995B" w14:textId="6131C80B">
            <w:pPr>
              <w:spacing w:line="259" w:lineRule="auto"/>
              <w:rPr>
                <w:rFonts w:eastAsia="Arial" w:cs="Arial"/>
              </w:rPr>
            </w:pPr>
            <w:r w:rsidRPr="5A06BB37">
              <w:rPr>
                <w:rFonts w:eastAsia="Arial" w:cs="Arial"/>
              </w:rPr>
              <w:t>Use clear and simple language, paired with examples and/or modelling when teaching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:rsidR="5A06BB37" w:rsidP="5A06BB37" w:rsidRDefault="5A06BB37" w14:paraId="6F4E77CA" w14:textId="04E4DA68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10" w:type="dxa"/>
            <w:tcMar>
              <w:left w:w="105" w:type="dxa"/>
              <w:right w:w="105" w:type="dxa"/>
            </w:tcMar>
          </w:tcPr>
          <w:p w:rsidR="5A06BB37" w:rsidP="5A06BB37" w:rsidRDefault="5A06BB37" w14:paraId="2B3E53D6" w14:textId="09D9DCCD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85" w:type="dxa"/>
            <w:tcMar>
              <w:left w:w="105" w:type="dxa"/>
              <w:right w:w="105" w:type="dxa"/>
            </w:tcMar>
          </w:tcPr>
          <w:p w:rsidR="5A06BB37" w:rsidP="5A06BB37" w:rsidRDefault="5A06BB37" w14:paraId="424FAF8D" w14:textId="0BB2868A">
            <w:pPr>
              <w:spacing w:line="259" w:lineRule="auto"/>
              <w:rPr>
                <w:rFonts w:eastAsia="Arial" w:cs="Arial"/>
              </w:rPr>
            </w:pPr>
          </w:p>
        </w:tc>
      </w:tr>
      <w:tr w:rsidR="5A06BB37" w:rsidTr="4E2D0452" w14:paraId="28B646A0" w14:textId="77777777">
        <w:trPr>
          <w:trHeight w:val="300"/>
        </w:trPr>
        <w:tc>
          <w:tcPr>
            <w:tcW w:w="5790" w:type="dxa"/>
            <w:tcMar>
              <w:left w:w="105" w:type="dxa"/>
              <w:right w:w="105" w:type="dxa"/>
            </w:tcMar>
          </w:tcPr>
          <w:p w:rsidR="5A22FFFC" w:rsidP="5A06BB37" w:rsidRDefault="5A22FFFC" w14:paraId="46EB3688" w14:textId="02782427">
            <w:pPr>
              <w:spacing w:line="259" w:lineRule="auto"/>
              <w:rPr>
                <w:rFonts w:eastAsia="Arial" w:cs="Arial"/>
              </w:rPr>
            </w:pPr>
            <w:r w:rsidRPr="5A06BB37">
              <w:rPr>
                <w:rFonts w:eastAsia="Arial" w:cs="Arial"/>
              </w:rPr>
              <w:t>Be consistent and avoid changing rules or adopting them on different days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:rsidR="5A06BB37" w:rsidP="5A06BB37" w:rsidRDefault="5A06BB37" w14:paraId="64DDB2EC" w14:textId="3A4F0A7A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10" w:type="dxa"/>
            <w:tcMar>
              <w:left w:w="105" w:type="dxa"/>
              <w:right w:w="105" w:type="dxa"/>
            </w:tcMar>
          </w:tcPr>
          <w:p w:rsidR="5A06BB37" w:rsidP="5A06BB37" w:rsidRDefault="5A06BB37" w14:paraId="2D2FC86E" w14:textId="1D0FD921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85" w:type="dxa"/>
            <w:tcMar>
              <w:left w:w="105" w:type="dxa"/>
              <w:right w:w="105" w:type="dxa"/>
            </w:tcMar>
          </w:tcPr>
          <w:p w:rsidR="5A06BB37" w:rsidP="5A06BB37" w:rsidRDefault="5A06BB37" w14:paraId="38D0C7CE" w14:textId="791BCC06">
            <w:pPr>
              <w:spacing w:line="259" w:lineRule="auto"/>
              <w:rPr>
                <w:rFonts w:eastAsia="Arial" w:cs="Arial"/>
              </w:rPr>
            </w:pPr>
          </w:p>
        </w:tc>
      </w:tr>
      <w:tr w:rsidR="3623122E" w:rsidTr="4E2D0452" w14:paraId="3C661AC9" w14:textId="77777777">
        <w:trPr>
          <w:trHeight w:val="300"/>
        </w:trPr>
        <w:tc>
          <w:tcPr>
            <w:tcW w:w="5790" w:type="dxa"/>
            <w:tcMar>
              <w:left w:w="105" w:type="dxa"/>
              <w:right w:w="105" w:type="dxa"/>
            </w:tcMar>
          </w:tcPr>
          <w:p w:rsidR="3623122E" w:rsidP="5A06BB37" w:rsidRDefault="21BC87FA" w14:paraId="3F00073F" w14:textId="03CA1C35">
            <w:pPr>
              <w:spacing w:line="259" w:lineRule="auto"/>
              <w:rPr>
                <w:rFonts w:eastAsia="Arial" w:cs="Arial"/>
              </w:rPr>
            </w:pPr>
            <w:r w:rsidRPr="5A06BB37">
              <w:rPr>
                <w:rFonts w:eastAsia="Arial" w:cs="Arial"/>
              </w:rPr>
              <w:t xml:space="preserve">Allow processing time </w:t>
            </w:r>
            <w:r w:rsidRPr="5A06BB37" w:rsidR="1D72711F">
              <w:rPr>
                <w:rFonts w:eastAsia="Arial" w:cs="Arial"/>
              </w:rPr>
              <w:t>between questions, instructions and activities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:rsidR="3623122E" w:rsidP="3623122E" w:rsidRDefault="3623122E" w14:paraId="4BC9EC15" w14:textId="5FA9185D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10" w:type="dxa"/>
            <w:tcMar>
              <w:left w:w="105" w:type="dxa"/>
              <w:right w:w="105" w:type="dxa"/>
            </w:tcMar>
          </w:tcPr>
          <w:p w:rsidR="3623122E" w:rsidP="3623122E" w:rsidRDefault="3623122E" w14:paraId="3DC797E5" w14:textId="0012176B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85" w:type="dxa"/>
            <w:tcMar>
              <w:left w:w="105" w:type="dxa"/>
              <w:right w:w="105" w:type="dxa"/>
            </w:tcMar>
          </w:tcPr>
          <w:p w:rsidR="5A06BB37" w:rsidP="5A06BB37" w:rsidRDefault="5A06BB37" w14:paraId="1F34C954" w14:textId="78BFB6E9">
            <w:pPr>
              <w:spacing w:line="259" w:lineRule="auto"/>
              <w:rPr>
                <w:rFonts w:eastAsia="Arial" w:cs="Arial"/>
              </w:rPr>
            </w:pPr>
          </w:p>
        </w:tc>
      </w:tr>
      <w:tr w:rsidR="3623122E" w:rsidTr="4E2D0452" w14:paraId="2AFA3FB0" w14:textId="77777777">
        <w:trPr>
          <w:trHeight w:val="300"/>
        </w:trPr>
        <w:tc>
          <w:tcPr>
            <w:tcW w:w="5790" w:type="dxa"/>
            <w:tcMar>
              <w:left w:w="105" w:type="dxa"/>
              <w:right w:w="105" w:type="dxa"/>
            </w:tcMar>
          </w:tcPr>
          <w:p w:rsidR="3623122E" w:rsidP="5A06BB37" w:rsidRDefault="1D72711F" w14:paraId="16ED7995" w14:textId="1D178AF7">
            <w:pPr>
              <w:spacing w:line="259" w:lineRule="auto"/>
              <w:rPr>
                <w:rFonts w:eastAsia="Arial" w:cs="Arial"/>
              </w:rPr>
            </w:pPr>
            <w:r w:rsidRPr="5A06BB37">
              <w:rPr>
                <w:rFonts w:eastAsia="Arial" w:cs="Arial"/>
              </w:rPr>
              <w:t>Use positive language which focuses on what pupils SHOULD do rather than what they should not do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:rsidR="3623122E" w:rsidP="3623122E" w:rsidRDefault="3623122E" w14:paraId="2F575E3C" w14:textId="0124F334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10" w:type="dxa"/>
            <w:tcMar>
              <w:left w:w="105" w:type="dxa"/>
              <w:right w:w="105" w:type="dxa"/>
            </w:tcMar>
          </w:tcPr>
          <w:p w:rsidR="3623122E" w:rsidP="3623122E" w:rsidRDefault="3623122E" w14:paraId="5D5B4B33" w14:textId="09F639A1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85" w:type="dxa"/>
            <w:tcMar>
              <w:left w:w="105" w:type="dxa"/>
              <w:right w:w="105" w:type="dxa"/>
            </w:tcMar>
          </w:tcPr>
          <w:p w:rsidR="5A06BB37" w:rsidP="5A06BB37" w:rsidRDefault="5A06BB37" w14:paraId="4F8B2D61" w14:textId="6AE17545">
            <w:pPr>
              <w:spacing w:line="259" w:lineRule="auto"/>
              <w:rPr>
                <w:rFonts w:eastAsia="Arial" w:cs="Arial"/>
              </w:rPr>
            </w:pPr>
          </w:p>
        </w:tc>
      </w:tr>
      <w:tr w:rsidR="3623122E" w:rsidTr="4E2D0452" w14:paraId="2A340C79" w14:textId="77777777">
        <w:trPr>
          <w:trHeight w:val="300"/>
        </w:trPr>
        <w:tc>
          <w:tcPr>
            <w:tcW w:w="5790" w:type="dxa"/>
            <w:tcMar>
              <w:left w:w="105" w:type="dxa"/>
              <w:right w:w="105" w:type="dxa"/>
            </w:tcMar>
          </w:tcPr>
          <w:p w:rsidR="3623122E" w:rsidP="5A06BB37" w:rsidRDefault="1D72711F" w14:paraId="239C16FA" w14:textId="73CAB937">
            <w:pPr>
              <w:spacing w:line="259" w:lineRule="auto"/>
              <w:rPr>
                <w:rFonts w:eastAsia="Arial" w:cs="Arial"/>
              </w:rPr>
            </w:pPr>
            <w:r w:rsidRPr="5A06BB37">
              <w:rPr>
                <w:rFonts w:eastAsia="Arial" w:cs="Arial"/>
              </w:rPr>
              <w:t>Use visual and/or written instructions and examples to assist learning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:rsidR="3623122E" w:rsidP="3623122E" w:rsidRDefault="3623122E" w14:paraId="0C361333" w14:textId="4FC93510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10" w:type="dxa"/>
            <w:tcMar>
              <w:left w:w="105" w:type="dxa"/>
              <w:right w:w="105" w:type="dxa"/>
            </w:tcMar>
          </w:tcPr>
          <w:p w:rsidR="3623122E" w:rsidP="3623122E" w:rsidRDefault="3623122E" w14:paraId="51033CFE" w14:textId="36156794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85" w:type="dxa"/>
            <w:tcMar>
              <w:left w:w="105" w:type="dxa"/>
              <w:right w:w="105" w:type="dxa"/>
            </w:tcMar>
          </w:tcPr>
          <w:p w:rsidR="5A06BB37" w:rsidP="5A06BB37" w:rsidRDefault="5A06BB37" w14:paraId="02CB3456" w14:textId="7BC95A77">
            <w:pPr>
              <w:spacing w:line="259" w:lineRule="auto"/>
              <w:rPr>
                <w:rFonts w:eastAsia="Arial" w:cs="Arial"/>
              </w:rPr>
            </w:pPr>
          </w:p>
        </w:tc>
      </w:tr>
      <w:tr w:rsidR="5A06BB37" w:rsidTr="4E2D0452" w14:paraId="06247F3F" w14:textId="77777777">
        <w:trPr>
          <w:trHeight w:val="300"/>
        </w:trPr>
        <w:tc>
          <w:tcPr>
            <w:tcW w:w="5790" w:type="dxa"/>
            <w:tcMar>
              <w:left w:w="105" w:type="dxa"/>
              <w:right w:w="105" w:type="dxa"/>
            </w:tcMar>
          </w:tcPr>
          <w:p w:rsidR="1D72711F" w:rsidP="1A52EFA0" w:rsidRDefault="1D72711F" w14:paraId="3AF22056" w14:textId="70B57154">
            <w:pPr>
              <w:spacing w:line="259" w:lineRule="auto"/>
              <w:rPr>
                <w:rFonts w:eastAsia="Arial" w:cs="Arial"/>
              </w:rPr>
            </w:pPr>
            <w:r w:rsidRPr="1A52EFA0">
              <w:rPr>
                <w:rFonts w:eastAsia="Arial" w:cs="Arial"/>
              </w:rPr>
              <w:t>Make observable efforts to engage with pupils</w:t>
            </w:r>
            <w:r w:rsidRPr="1A52EFA0" w:rsidR="1369B30E">
              <w:rPr>
                <w:rFonts w:eastAsia="Arial" w:cs="Arial"/>
              </w:rPr>
              <w:t xml:space="preserve"> and identify their strengths</w:t>
            </w:r>
            <w:r w:rsidRPr="1A52EFA0" w:rsidR="3AE69145">
              <w:rPr>
                <w:rFonts w:eastAsia="Arial" w:cs="Arial"/>
              </w:rPr>
              <w:t>. Also appear approachable by pupils.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:rsidR="5A06BB37" w:rsidP="5A06BB37" w:rsidRDefault="5A06BB37" w14:paraId="334FB8C8" w14:textId="3B59C9DA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10" w:type="dxa"/>
            <w:tcMar>
              <w:left w:w="105" w:type="dxa"/>
              <w:right w:w="105" w:type="dxa"/>
            </w:tcMar>
          </w:tcPr>
          <w:p w:rsidR="5A06BB37" w:rsidP="5A06BB37" w:rsidRDefault="5A06BB37" w14:paraId="4CC18071" w14:textId="017D9606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85" w:type="dxa"/>
            <w:tcMar>
              <w:left w:w="105" w:type="dxa"/>
              <w:right w:w="105" w:type="dxa"/>
            </w:tcMar>
          </w:tcPr>
          <w:p w:rsidR="5A06BB37" w:rsidP="5A06BB37" w:rsidRDefault="5A06BB37" w14:paraId="2659DA30" w14:textId="107D670E">
            <w:pPr>
              <w:spacing w:line="259" w:lineRule="auto"/>
              <w:rPr>
                <w:rFonts w:eastAsia="Arial" w:cs="Arial"/>
              </w:rPr>
            </w:pPr>
          </w:p>
        </w:tc>
      </w:tr>
      <w:tr w:rsidR="5A06BB37" w:rsidTr="4E2D0452" w14:paraId="3DF734CC" w14:textId="77777777">
        <w:trPr>
          <w:trHeight w:val="300"/>
        </w:trPr>
        <w:tc>
          <w:tcPr>
            <w:tcW w:w="5790" w:type="dxa"/>
            <w:tcMar>
              <w:left w:w="105" w:type="dxa"/>
              <w:right w:w="105" w:type="dxa"/>
            </w:tcMar>
          </w:tcPr>
          <w:p w:rsidR="1D72711F" w:rsidP="1A52EFA0" w:rsidRDefault="1D72711F" w14:paraId="5359D401" w14:textId="2D8637FC">
            <w:pPr>
              <w:spacing w:line="259" w:lineRule="auto"/>
              <w:rPr>
                <w:rFonts w:eastAsia="Arial" w:cs="Arial"/>
              </w:rPr>
            </w:pPr>
            <w:r w:rsidRPr="1A52EFA0">
              <w:rPr>
                <w:rFonts w:eastAsia="Arial" w:cs="Arial"/>
              </w:rPr>
              <w:t>Adapts learning and uses flexible approaches</w:t>
            </w:r>
            <w:r w:rsidRPr="1A52EFA0" w:rsidR="31D6DC3E">
              <w:rPr>
                <w:rFonts w:eastAsia="Arial" w:cs="Arial"/>
              </w:rPr>
              <w:t xml:space="preserve"> and adjustments</w:t>
            </w:r>
            <w:r w:rsidRPr="1A52EFA0">
              <w:rPr>
                <w:rFonts w:eastAsia="Arial" w:cs="Arial"/>
              </w:rPr>
              <w:t xml:space="preserve"> where needed</w:t>
            </w:r>
            <w:r w:rsidRPr="1A52EFA0" w:rsidR="77CC6C31">
              <w:rPr>
                <w:rFonts w:eastAsia="Arial" w:cs="Arial"/>
              </w:rPr>
              <w:t xml:space="preserve"> e.g., typing instead of writing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:rsidR="5A06BB37" w:rsidP="5A06BB37" w:rsidRDefault="5A06BB37" w14:paraId="6BE0FEA7" w14:textId="4C730D60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10" w:type="dxa"/>
            <w:tcMar>
              <w:left w:w="105" w:type="dxa"/>
              <w:right w:w="105" w:type="dxa"/>
            </w:tcMar>
          </w:tcPr>
          <w:p w:rsidR="5A06BB37" w:rsidP="5A06BB37" w:rsidRDefault="5A06BB37" w14:paraId="64F4B51F" w14:textId="6E08D35B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85" w:type="dxa"/>
            <w:tcMar>
              <w:left w:w="105" w:type="dxa"/>
              <w:right w:w="105" w:type="dxa"/>
            </w:tcMar>
          </w:tcPr>
          <w:p w:rsidR="5A06BB37" w:rsidP="5A06BB37" w:rsidRDefault="5A06BB37" w14:paraId="5FD2383A" w14:textId="6D842D3D">
            <w:pPr>
              <w:spacing w:line="259" w:lineRule="auto"/>
              <w:rPr>
                <w:rFonts w:eastAsia="Arial" w:cs="Arial"/>
              </w:rPr>
            </w:pPr>
          </w:p>
        </w:tc>
      </w:tr>
      <w:tr w:rsidR="5A06BB37" w:rsidTr="4E2D0452" w14:paraId="44806E81" w14:textId="77777777">
        <w:trPr>
          <w:trHeight w:val="300"/>
        </w:trPr>
        <w:tc>
          <w:tcPr>
            <w:tcW w:w="5790" w:type="dxa"/>
            <w:tcMar>
              <w:left w:w="105" w:type="dxa"/>
              <w:right w:w="105" w:type="dxa"/>
            </w:tcMar>
          </w:tcPr>
          <w:p w:rsidR="7EF6E732" w:rsidP="5A06BB37" w:rsidRDefault="7EF6E732" w14:paraId="5DA236F2" w14:textId="700116D3">
            <w:pPr>
              <w:spacing w:line="259" w:lineRule="auto"/>
              <w:rPr>
                <w:rFonts w:eastAsia="Arial" w:cs="Arial"/>
              </w:rPr>
            </w:pPr>
            <w:r w:rsidRPr="5A06BB37">
              <w:rPr>
                <w:rFonts w:eastAsia="Arial" w:cs="Arial"/>
              </w:rPr>
              <w:t>Considers tone of voice, facial expressions and body posture when supporting behaviours that challenge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:rsidR="5A06BB37" w:rsidP="5A06BB37" w:rsidRDefault="5A06BB37" w14:paraId="6617A01C" w14:textId="104D46A0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10" w:type="dxa"/>
            <w:tcMar>
              <w:left w:w="105" w:type="dxa"/>
              <w:right w:w="105" w:type="dxa"/>
            </w:tcMar>
          </w:tcPr>
          <w:p w:rsidR="5A06BB37" w:rsidP="5A06BB37" w:rsidRDefault="5A06BB37" w14:paraId="661FCD12" w14:textId="5D3CCB89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85" w:type="dxa"/>
            <w:tcMar>
              <w:left w:w="105" w:type="dxa"/>
              <w:right w:w="105" w:type="dxa"/>
            </w:tcMar>
          </w:tcPr>
          <w:p w:rsidR="5A06BB37" w:rsidP="5A06BB37" w:rsidRDefault="5A06BB37" w14:paraId="7B79DA67" w14:textId="015278DF">
            <w:pPr>
              <w:spacing w:line="259" w:lineRule="auto"/>
              <w:rPr>
                <w:rFonts w:eastAsia="Arial" w:cs="Arial"/>
              </w:rPr>
            </w:pPr>
          </w:p>
        </w:tc>
      </w:tr>
      <w:tr w:rsidR="5A06BB37" w:rsidTr="4E2D0452" w14:paraId="636C73C2" w14:textId="77777777">
        <w:trPr>
          <w:trHeight w:val="300"/>
        </w:trPr>
        <w:tc>
          <w:tcPr>
            <w:tcW w:w="5790" w:type="dxa"/>
            <w:tcMar>
              <w:left w:w="105" w:type="dxa"/>
              <w:right w:w="105" w:type="dxa"/>
            </w:tcMar>
          </w:tcPr>
          <w:p w:rsidR="105E09AE" w:rsidP="5A06BB37" w:rsidRDefault="105E09AE" w14:paraId="44594C39" w14:textId="694B0F15">
            <w:pPr>
              <w:spacing w:line="259" w:lineRule="auto"/>
              <w:rPr>
                <w:rFonts w:eastAsia="Arial" w:cs="Arial"/>
              </w:rPr>
            </w:pPr>
            <w:r w:rsidRPr="5A06BB37">
              <w:rPr>
                <w:rFonts w:eastAsia="Arial" w:cs="Arial"/>
              </w:rPr>
              <w:t>Breaks large tasks into smaller ones, and uses handouts to support learning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:rsidR="5A06BB37" w:rsidP="5A06BB37" w:rsidRDefault="5A06BB37" w14:paraId="57466B98" w14:textId="5CC2EC62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10" w:type="dxa"/>
            <w:tcMar>
              <w:left w:w="105" w:type="dxa"/>
              <w:right w:w="105" w:type="dxa"/>
            </w:tcMar>
          </w:tcPr>
          <w:p w:rsidR="5A06BB37" w:rsidP="5A06BB37" w:rsidRDefault="5A06BB37" w14:paraId="7880D715" w14:textId="285EBCFD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85" w:type="dxa"/>
            <w:tcMar>
              <w:left w:w="105" w:type="dxa"/>
              <w:right w:w="105" w:type="dxa"/>
            </w:tcMar>
          </w:tcPr>
          <w:p w:rsidR="5A06BB37" w:rsidP="5A06BB37" w:rsidRDefault="5A06BB37" w14:paraId="72644E18" w14:textId="6159BEA6">
            <w:pPr>
              <w:spacing w:line="259" w:lineRule="auto"/>
              <w:rPr>
                <w:rFonts w:eastAsia="Arial" w:cs="Arial"/>
              </w:rPr>
            </w:pPr>
          </w:p>
        </w:tc>
      </w:tr>
      <w:tr w:rsidR="5A06BB37" w:rsidTr="4E2D0452" w14:paraId="1F73C34A" w14:textId="77777777">
        <w:trPr>
          <w:trHeight w:val="300"/>
        </w:trPr>
        <w:tc>
          <w:tcPr>
            <w:tcW w:w="5790" w:type="dxa"/>
            <w:tcMar>
              <w:left w:w="105" w:type="dxa"/>
              <w:right w:w="105" w:type="dxa"/>
            </w:tcMar>
          </w:tcPr>
          <w:p w:rsidR="28C1409B" w:rsidP="5A06BB37" w:rsidRDefault="28C1409B" w14:paraId="460B91D6" w14:textId="53866CAB">
            <w:pPr>
              <w:spacing w:line="259" w:lineRule="auto"/>
              <w:rPr>
                <w:rFonts w:eastAsia="Arial" w:cs="Arial"/>
              </w:rPr>
            </w:pPr>
            <w:r w:rsidRPr="5A06BB37">
              <w:rPr>
                <w:rFonts w:eastAsia="Arial" w:cs="Arial"/>
              </w:rPr>
              <w:t xml:space="preserve">Any changes to routine or upcoming transitions are communicated </w:t>
            </w:r>
            <w:proofErr w:type="gramStart"/>
            <w:r w:rsidRPr="5A06BB37">
              <w:rPr>
                <w:rFonts w:eastAsia="Arial" w:cs="Arial"/>
              </w:rPr>
              <w:t>clearly, and</w:t>
            </w:r>
            <w:proofErr w:type="gramEnd"/>
            <w:r w:rsidRPr="5A06BB37">
              <w:rPr>
                <w:rFonts w:eastAsia="Arial" w:cs="Arial"/>
              </w:rPr>
              <w:t xml:space="preserve"> provided visually. Timers and/or countdowns are used to assist.</w:t>
            </w:r>
          </w:p>
          <w:p w:rsidR="781A57C6" w:rsidP="5A06BB37" w:rsidRDefault="781A57C6" w14:paraId="2D937CF6" w14:textId="09C9DD8B">
            <w:pPr>
              <w:spacing w:line="259" w:lineRule="auto"/>
              <w:rPr>
                <w:rFonts w:eastAsia="Arial" w:cs="Arial"/>
              </w:rPr>
            </w:pPr>
            <w:r w:rsidRPr="5A06BB37">
              <w:rPr>
                <w:rFonts w:eastAsia="Arial" w:cs="Arial"/>
              </w:rPr>
              <w:t>(</w:t>
            </w:r>
            <w:r w:rsidRPr="5A06BB37">
              <w:rPr>
                <w:rFonts w:eastAsia="Arial" w:cs="Arial"/>
                <w:i/>
                <w:iCs/>
              </w:rPr>
              <w:t>also informs parents of any changes</w:t>
            </w:r>
            <w:r w:rsidRPr="5A06BB37">
              <w:rPr>
                <w:rFonts w:eastAsia="Arial" w:cs="Arial"/>
              </w:rPr>
              <w:t>)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:rsidR="5A06BB37" w:rsidP="5A06BB37" w:rsidRDefault="5A06BB37" w14:paraId="5018144C" w14:textId="48B898A9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10" w:type="dxa"/>
            <w:tcMar>
              <w:left w:w="105" w:type="dxa"/>
              <w:right w:w="105" w:type="dxa"/>
            </w:tcMar>
          </w:tcPr>
          <w:p w:rsidR="5A06BB37" w:rsidP="5A06BB37" w:rsidRDefault="5A06BB37" w14:paraId="56D02CCA" w14:textId="75E4D2B1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85" w:type="dxa"/>
            <w:tcMar>
              <w:left w:w="105" w:type="dxa"/>
              <w:right w:w="105" w:type="dxa"/>
            </w:tcMar>
          </w:tcPr>
          <w:p w:rsidR="5A06BB37" w:rsidP="5A06BB37" w:rsidRDefault="5A06BB37" w14:paraId="7E87EDB1" w14:textId="21E2BF1A">
            <w:pPr>
              <w:spacing w:line="259" w:lineRule="auto"/>
              <w:rPr>
                <w:rFonts w:eastAsia="Arial" w:cs="Arial"/>
              </w:rPr>
            </w:pPr>
          </w:p>
        </w:tc>
      </w:tr>
      <w:tr w:rsidR="3623122E" w:rsidTr="4E2D0452" w14:paraId="7CCACD3C" w14:textId="77777777">
        <w:trPr>
          <w:trHeight w:val="300"/>
        </w:trPr>
        <w:tc>
          <w:tcPr>
            <w:tcW w:w="9600" w:type="dxa"/>
            <w:gridSpan w:val="4"/>
            <w:tcMar>
              <w:left w:w="105" w:type="dxa"/>
              <w:right w:w="105" w:type="dxa"/>
            </w:tcMar>
          </w:tcPr>
          <w:p w:rsidRPr="00AA09B7" w:rsidR="28C666AA" w:rsidP="3623122E" w:rsidRDefault="28C666AA" w14:paraId="214C9E63" w14:textId="74BF0537">
            <w:pPr>
              <w:spacing w:line="259" w:lineRule="auto"/>
              <w:rPr>
                <w:rFonts w:eastAsia="Arial" w:cs="Arial"/>
                <w:b/>
                <w:bCs/>
              </w:rPr>
            </w:pPr>
            <w:r w:rsidRPr="00AA09B7">
              <w:rPr>
                <w:rFonts w:eastAsia="Arial" w:cs="Arial"/>
                <w:b/>
                <w:bCs/>
              </w:rPr>
              <w:t>Other (please add any other considerations)</w:t>
            </w:r>
          </w:p>
        </w:tc>
      </w:tr>
      <w:tr w:rsidR="3623122E" w:rsidTr="4E2D0452" w14:paraId="05DE1F23" w14:textId="77777777">
        <w:trPr>
          <w:trHeight w:val="300"/>
        </w:trPr>
        <w:tc>
          <w:tcPr>
            <w:tcW w:w="5790" w:type="dxa"/>
            <w:tcMar>
              <w:left w:w="105" w:type="dxa"/>
              <w:right w:w="105" w:type="dxa"/>
            </w:tcMar>
          </w:tcPr>
          <w:p w:rsidR="3623122E" w:rsidP="3623122E" w:rsidRDefault="3623122E" w14:paraId="0666D34B" w14:textId="1FA80338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:rsidR="3623122E" w:rsidP="3623122E" w:rsidRDefault="3623122E" w14:paraId="252FA5DB" w14:textId="26AFC8A9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10" w:type="dxa"/>
            <w:tcMar>
              <w:left w:w="105" w:type="dxa"/>
              <w:right w:w="105" w:type="dxa"/>
            </w:tcMar>
          </w:tcPr>
          <w:p w:rsidR="3623122E" w:rsidP="3623122E" w:rsidRDefault="3623122E" w14:paraId="4E188C53" w14:textId="0C0D1C06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85" w:type="dxa"/>
            <w:tcMar>
              <w:left w:w="105" w:type="dxa"/>
              <w:right w:w="105" w:type="dxa"/>
            </w:tcMar>
          </w:tcPr>
          <w:p w:rsidR="5A06BB37" w:rsidP="5A06BB37" w:rsidRDefault="5A06BB37" w14:paraId="60927822" w14:textId="662215B5">
            <w:pPr>
              <w:spacing w:line="259" w:lineRule="auto"/>
              <w:rPr>
                <w:rFonts w:eastAsia="Arial" w:cs="Arial"/>
              </w:rPr>
            </w:pPr>
          </w:p>
        </w:tc>
      </w:tr>
      <w:tr w:rsidR="3623122E" w:rsidTr="4E2D0452" w14:paraId="556AC83F" w14:textId="77777777">
        <w:trPr>
          <w:trHeight w:val="300"/>
        </w:trPr>
        <w:tc>
          <w:tcPr>
            <w:tcW w:w="5790" w:type="dxa"/>
            <w:tcMar>
              <w:left w:w="105" w:type="dxa"/>
              <w:right w:w="105" w:type="dxa"/>
            </w:tcMar>
          </w:tcPr>
          <w:p w:rsidR="3623122E" w:rsidP="3623122E" w:rsidRDefault="3623122E" w14:paraId="72D9C0C4" w14:textId="52736DEB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:rsidR="3623122E" w:rsidP="3623122E" w:rsidRDefault="3623122E" w14:paraId="37B7A991" w14:textId="5874BD85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10" w:type="dxa"/>
            <w:tcMar>
              <w:left w:w="105" w:type="dxa"/>
              <w:right w:w="105" w:type="dxa"/>
            </w:tcMar>
          </w:tcPr>
          <w:p w:rsidR="3623122E" w:rsidP="3623122E" w:rsidRDefault="3623122E" w14:paraId="33716632" w14:textId="19DE39B3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85" w:type="dxa"/>
            <w:tcMar>
              <w:left w:w="105" w:type="dxa"/>
              <w:right w:w="105" w:type="dxa"/>
            </w:tcMar>
          </w:tcPr>
          <w:p w:rsidR="5A06BB37" w:rsidP="5A06BB37" w:rsidRDefault="5A06BB37" w14:paraId="43D8AEE3" w14:textId="5BB24898">
            <w:pPr>
              <w:spacing w:line="259" w:lineRule="auto"/>
              <w:rPr>
                <w:rFonts w:eastAsia="Arial" w:cs="Arial"/>
              </w:rPr>
            </w:pPr>
          </w:p>
        </w:tc>
      </w:tr>
      <w:tr w:rsidR="00AA09B7" w:rsidTr="4E2D0452" w14:paraId="16BBB861" w14:textId="77777777">
        <w:trPr>
          <w:trHeight w:val="300"/>
        </w:trPr>
        <w:tc>
          <w:tcPr>
            <w:tcW w:w="5790" w:type="dxa"/>
            <w:tcMar>
              <w:left w:w="105" w:type="dxa"/>
              <w:right w:w="105" w:type="dxa"/>
            </w:tcMar>
          </w:tcPr>
          <w:p w:rsidR="00AA09B7" w:rsidP="3623122E" w:rsidRDefault="00AA09B7" w14:paraId="77656B36" w14:textId="77777777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515" w:type="dxa"/>
            <w:tcMar>
              <w:left w:w="105" w:type="dxa"/>
              <w:right w:w="105" w:type="dxa"/>
            </w:tcMar>
          </w:tcPr>
          <w:p w:rsidR="00AA09B7" w:rsidP="3623122E" w:rsidRDefault="00AA09B7" w14:paraId="08CEE31E" w14:textId="77777777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10" w:type="dxa"/>
            <w:tcMar>
              <w:left w:w="105" w:type="dxa"/>
              <w:right w:w="105" w:type="dxa"/>
            </w:tcMar>
          </w:tcPr>
          <w:p w:rsidR="00AA09B7" w:rsidP="3623122E" w:rsidRDefault="00AA09B7" w14:paraId="03EBA9FA" w14:textId="77777777">
            <w:pPr>
              <w:spacing w:line="259" w:lineRule="auto"/>
              <w:rPr>
                <w:rFonts w:eastAsia="Arial" w:cs="Arial"/>
              </w:rPr>
            </w:pPr>
          </w:p>
        </w:tc>
        <w:tc>
          <w:tcPr>
            <w:tcW w:w="1185" w:type="dxa"/>
            <w:tcMar>
              <w:left w:w="105" w:type="dxa"/>
              <w:right w:w="105" w:type="dxa"/>
            </w:tcMar>
          </w:tcPr>
          <w:p w:rsidR="00AA09B7" w:rsidP="5A06BB37" w:rsidRDefault="00AA09B7" w14:paraId="02E49884" w14:textId="77777777">
            <w:pPr>
              <w:spacing w:line="259" w:lineRule="auto"/>
              <w:rPr>
                <w:rFonts w:eastAsia="Arial" w:cs="Arial"/>
              </w:rPr>
            </w:pPr>
          </w:p>
        </w:tc>
      </w:tr>
    </w:tbl>
    <w:p w:rsidR="006452E0" w:rsidP="5A06BB37" w:rsidRDefault="006452E0" w14:paraId="75A95B99" w14:textId="31D3C350">
      <w:pPr>
        <w:spacing w:after="160" w:line="259" w:lineRule="auto"/>
        <w:rPr>
          <w:rFonts w:eastAsia="Arial" w:cs="Arial"/>
          <w:color w:val="000000" w:themeColor="text1"/>
        </w:rPr>
      </w:pPr>
    </w:p>
    <w:p w:rsidR="3BD89193" w:rsidP="450DF1C0" w:rsidRDefault="5CA09748" w14:paraId="4C0452D1" w14:textId="16E940C0">
      <w:pPr>
        <w:spacing w:after="160" w:line="259" w:lineRule="auto"/>
        <w:rPr>
          <w:rFonts w:eastAsia="Arial" w:cs="Arial"/>
          <w:b/>
          <w:bCs/>
          <w:color w:val="000000" w:themeColor="text1"/>
        </w:rPr>
      </w:pPr>
      <w:r w:rsidRPr="450DF1C0">
        <w:rPr>
          <w:rFonts w:eastAsia="Arial" w:cs="Arial"/>
          <w:b/>
          <w:bCs/>
        </w:rPr>
        <w:t>Recommendations given: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9630"/>
      </w:tblGrid>
      <w:tr w:rsidR="5A06BB37" w:rsidTr="450DF1C0" w14:paraId="5F323686" w14:textId="77777777">
        <w:trPr>
          <w:trHeight w:val="300"/>
        </w:trPr>
        <w:tc>
          <w:tcPr>
            <w:tcW w:w="9630" w:type="dxa"/>
          </w:tcPr>
          <w:p w:rsidR="5A06BB37" w:rsidP="5A06BB37" w:rsidRDefault="5A06BB37" w14:paraId="3CCCDD52" w14:textId="3EA5A42C">
            <w:pPr>
              <w:rPr>
                <w:rFonts w:eastAsia="Arial" w:cs="Arial"/>
                <w:color w:val="000000" w:themeColor="text1"/>
              </w:rPr>
            </w:pPr>
          </w:p>
        </w:tc>
      </w:tr>
      <w:tr w:rsidR="5A06BB37" w:rsidTr="450DF1C0" w14:paraId="223B9B7E" w14:textId="77777777">
        <w:trPr>
          <w:trHeight w:val="300"/>
        </w:trPr>
        <w:tc>
          <w:tcPr>
            <w:tcW w:w="9630" w:type="dxa"/>
          </w:tcPr>
          <w:p w:rsidR="5A06BB37" w:rsidP="5A06BB37" w:rsidRDefault="5A06BB37" w14:paraId="48B607BC" w14:textId="107A19E2">
            <w:pPr>
              <w:rPr>
                <w:rFonts w:eastAsia="Arial" w:cs="Arial"/>
                <w:color w:val="000000" w:themeColor="text1"/>
              </w:rPr>
            </w:pPr>
          </w:p>
        </w:tc>
      </w:tr>
      <w:tr w:rsidR="5A06BB37" w:rsidTr="450DF1C0" w14:paraId="01854CFA" w14:textId="77777777">
        <w:trPr>
          <w:trHeight w:val="300"/>
        </w:trPr>
        <w:tc>
          <w:tcPr>
            <w:tcW w:w="9630" w:type="dxa"/>
          </w:tcPr>
          <w:p w:rsidR="5A06BB37" w:rsidP="5A06BB37" w:rsidRDefault="5A06BB37" w14:paraId="7A4E6453" w14:textId="107A19E2">
            <w:pPr>
              <w:rPr>
                <w:rFonts w:eastAsia="Arial" w:cs="Arial"/>
                <w:color w:val="000000" w:themeColor="text1"/>
              </w:rPr>
            </w:pPr>
          </w:p>
        </w:tc>
      </w:tr>
      <w:tr w:rsidR="5A06BB37" w:rsidTr="450DF1C0" w14:paraId="027FD144" w14:textId="77777777">
        <w:trPr>
          <w:trHeight w:val="300"/>
        </w:trPr>
        <w:tc>
          <w:tcPr>
            <w:tcW w:w="9630" w:type="dxa"/>
          </w:tcPr>
          <w:p w:rsidR="5A06BB37" w:rsidP="5A06BB37" w:rsidRDefault="5A06BB37" w14:paraId="46ED82FF" w14:textId="107A19E2">
            <w:pPr>
              <w:rPr>
                <w:rFonts w:eastAsia="Arial" w:cs="Arial"/>
                <w:color w:val="000000" w:themeColor="text1"/>
              </w:rPr>
            </w:pPr>
          </w:p>
        </w:tc>
      </w:tr>
      <w:tr w:rsidR="5A06BB37" w:rsidTr="450DF1C0" w14:paraId="17B07F29" w14:textId="77777777">
        <w:trPr>
          <w:trHeight w:val="300"/>
        </w:trPr>
        <w:tc>
          <w:tcPr>
            <w:tcW w:w="9630" w:type="dxa"/>
          </w:tcPr>
          <w:p w:rsidR="5A06BB37" w:rsidP="5A06BB37" w:rsidRDefault="5A06BB37" w14:paraId="4D407DE4" w14:textId="107A19E2">
            <w:pPr>
              <w:rPr>
                <w:rFonts w:eastAsia="Arial" w:cs="Arial"/>
                <w:color w:val="000000" w:themeColor="text1"/>
              </w:rPr>
            </w:pPr>
          </w:p>
        </w:tc>
      </w:tr>
    </w:tbl>
    <w:p w:rsidR="009A0A80" w:rsidRDefault="009A0A80" w14:paraId="4C3A9EE5" w14:textId="77777777"/>
    <w:sectPr w:rsidR="009A0A80" w:rsidSect="00C62065">
      <w:headerReference w:type="default" r:id="rId10"/>
      <w:footerReference w:type="default" r:id="rId11"/>
      <w:headerReference w:type="first" r:id="rId12"/>
      <w:footerReference w:type="first" r:id="rId13"/>
      <w:pgSz w:w="11906" w:h="16838" w:orient="portrait"/>
      <w:pgMar w:top="2410" w:right="1110" w:bottom="1843" w:left="1156" w:header="51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E2E9A" w:rsidP="00855D96" w:rsidRDefault="00EE2E9A" w14:paraId="6D52E506" w14:textId="77777777">
      <w:pPr>
        <w:spacing w:after="0" w:line="240" w:lineRule="auto"/>
      </w:pPr>
      <w:r>
        <w:separator/>
      </w:r>
    </w:p>
  </w:endnote>
  <w:endnote w:type="continuationSeparator" w:id="0">
    <w:p w:rsidR="00EE2E9A" w:rsidP="00855D96" w:rsidRDefault="00EE2E9A" w14:paraId="640E155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7C44E2" w:rsidRDefault="00107266" w14:paraId="149781B4" w14:textId="77777777">
    <w:pPr>
      <w:pStyle w:val="Footer"/>
    </w:pPr>
    <w:r>
      <w:rPr>
        <w:noProof/>
      </w:rPr>
      <w:drawing>
        <wp:anchor distT="0" distB="0" distL="114300" distR="114300" simplePos="0" relativeHeight="251658242" behindDoc="1" locked="0" layoutInCell="1" allowOverlap="1" wp14:anchorId="72E0A37E" wp14:editId="7B4770A9">
          <wp:simplePos x="0" y="0"/>
          <wp:positionH relativeFrom="column">
            <wp:posOffset>-734060</wp:posOffset>
          </wp:positionH>
          <wp:positionV relativeFrom="paragraph">
            <wp:posOffset>-292100</wp:posOffset>
          </wp:positionV>
          <wp:extent cx="7560000" cy="899639"/>
          <wp:effectExtent l="0" t="0" r="317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9963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36520C" w:rsidR="00855D96" w:rsidP="0036520C" w:rsidRDefault="0036520C" w14:paraId="58AF3C5C" w14:textId="77777777">
    <w:pPr>
      <w:pStyle w:val="Footer"/>
      <w:tabs>
        <w:tab w:val="left" w:pos="4962"/>
      </w:tabs>
    </w:pPr>
    <w:r>
      <w:rPr>
        <w:noProof/>
      </w:rPr>
      <w:drawing>
        <wp:anchor distT="0" distB="0" distL="114300" distR="114300" simplePos="0" relativeHeight="251658241" behindDoc="1" locked="0" layoutInCell="1" allowOverlap="1" wp14:anchorId="16C5BC94" wp14:editId="3AE04944">
          <wp:simplePos x="0" y="0"/>
          <wp:positionH relativeFrom="page">
            <wp:posOffset>0</wp:posOffset>
          </wp:positionH>
          <wp:positionV relativeFrom="page">
            <wp:posOffset>9789683</wp:posOffset>
          </wp:positionV>
          <wp:extent cx="7621200" cy="896400"/>
          <wp:effectExtent l="0" t="0" r="0" b="5715"/>
          <wp:wrapNone/>
          <wp:docPr id="48" name="Picture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_Outreach_210w_v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1200" cy="89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E2E9A" w:rsidP="00855D96" w:rsidRDefault="00EE2E9A" w14:paraId="0F24E94C" w14:textId="77777777">
      <w:pPr>
        <w:spacing w:after="0" w:line="240" w:lineRule="auto"/>
      </w:pPr>
      <w:r>
        <w:separator/>
      </w:r>
    </w:p>
  </w:footnote>
  <w:footnote w:type="continuationSeparator" w:id="0">
    <w:p w:rsidR="00EE2E9A" w:rsidP="00855D96" w:rsidRDefault="00EE2E9A" w14:paraId="02D5772D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1D0ECE" w:rsidRDefault="009A4C2F" w14:paraId="12B562BC" w14:textId="77777777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1829C13B" wp14:editId="14E6BCAB">
              <wp:simplePos x="0" y="0"/>
              <wp:positionH relativeFrom="column">
                <wp:posOffset>-721360</wp:posOffset>
              </wp:positionH>
              <wp:positionV relativeFrom="paragraph">
                <wp:posOffset>-332317</wp:posOffset>
              </wp:positionV>
              <wp:extent cx="7529830" cy="1898650"/>
              <wp:effectExtent l="0" t="0" r="0" b="6350"/>
              <wp:wrapNone/>
              <wp:docPr id="5" name="Group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29830" cy="1898650"/>
                        <a:chOff x="0" y="0"/>
                        <a:chExt cx="7529830" cy="1898650"/>
                      </a:xfrm>
                    </wpg:grpSpPr>
                    <wps:wsp>
                      <wps:cNvPr id="1" name="Rectangle 1"/>
                      <wps:cNvSpPr/>
                      <wps:spPr>
                        <a:xfrm>
                          <a:off x="0" y="0"/>
                          <a:ext cx="7529830" cy="18986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" name="Picture 4" descr="Logo&#10;&#10;Description automatically generated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581400" y="397934"/>
                          <a:ext cx="3525520" cy="11176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<w:pict>
            <v:group id="Group 5" style="position:absolute;margin-left:-56.8pt;margin-top:-26.15pt;width:592.9pt;height:149.5pt;z-index:251691008" coordsize="75298,18986" o:spid="_x0000_s1026" w14:anchorId="571C55F8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">
              <v:rect id="Rectangle 1" style="position:absolute;width:75298;height:18986;visibility:visible;mso-wrap-style:square;v-text-anchor:middle" o:spid="_x0000_s1027" fillcolor="white [3212]" stroked="f" strokeweight="2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"/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4" style="position:absolute;left:35814;top:3979;width:35255;height:11176;visibility:visible;mso-wrap-style:square" alt="Logo&#10;&#10;Description automatically generated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">
                <v:imagedata o:title="Logo&#10;&#10;Description automatically generated" r:id="rId2"/>
              </v:shape>
            </v:group>
          </w:pict>
        </mc:Fallback>
      </mc:AlternateContent>
    </w:r>
  </w:p>
  <w:p w:rsidR="001D0ECE" w:rsidRDefault="001D0ECE" w14:paraId="53999426" w14:textId="77777777">
    <w:pPr>
      <w:pStyle w:val="Header"/>
    </w:pPr>
  </w:p>
  <w:p w:rsidR="001D0ECE" w:rsidP="00C67328" w:rsidRDefault="00C67328" w14:paraId="45D54514" w14:textId="77777777">
    <w:pPr>
      <w:pStyle w:val="Header"/>
      <w:tabs>
        <w:tab w:val="clear" w:pos="4513"/>
        <w:tab w:val="clear" w:pos="9026"/>
        <w:tab w:val="left" w:pos="6603"/>
      </w:tabs>
    </w:pPr>
    <w:r>
      <w:tab/>
    </w:r>
  </w:p>
  <w:p w:rsidR="001D0ECE" w:rsidRDefault="001D0ECE" w14:paraId="21C7F0DA" w14:textId="77777777">
    <w:pPr>
      <w:pStyle w:val="Header"/>
    </w:pPr>
  </w:p>
  <w:p w:rsidR="001D0ECE" w:rsidRDefault="001D0ECE" w14:paraId="0E6F93D8" w14:textId="77777777">
    <w:pPr>
      <w:pStyle w:val="Header"/>
    </w:pPr>
  </w:p>
  <w:p w:rsidR="001D0ECE" w:rsidRDefault="001D0ECE" w14:paraId="6987853B" w14:textId="77777777">
    <w:pPr>
      <w:pStyle w:val="Header"/>
    </w:pPr>
  </w:p>
  <w:p w:rsidR="001D0ECE" w:rsidRDefault="001D0ECE" w14:paraId="0F0F1861" w14:textId="77777777">
    <w:pPr>
      <w:pStyle w:val="Header"/>
    </w:pPr>
  </w:p>
  <w:p w:rsidR="001D0ECE" w:rsidRDefault="001D0ECE" w14:paraId="512702F3" w14:textId="77777777">
    <w:pPr>
      <w:pStyle w:val="Header"/>
    </w:pPr>
  </w:p>
  <w:p w:rsidR="007C44E2" w:rsidP="001D0ECE" w:rsidRDefault="007C44E2" w14:paraId="60A90994" w14:textId="77777777">
    <w:pPr>
      <w:pStyle w:val="Header"/>
      <w:tabs>
        <w:tab w:val="clear" w:pos="9026"/>
        <w:tab w:val="right" w:pos="9356"/>
      </w:tabs>
      <w:ind w:right="-330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C67328" w:rsidP="001656B4" w:rsidRDefault="00F52C3B" w14:paraId="216A8EA6" w14:textId="77777777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8240" behindDoc="1" locked="0" layoutInCell="1" allowOverlap="1" wp14:anchorId="547A5377" wp14:editId="73E0EBDF">
          <wp:simplePos x="0" y="0"/>
          <wp:positionH relativeFrom="column">
            <wp:posOffset>-722489</wp:posOffset>
          </wp:positionH>
          <wp:positionV relativeFrom="page">
            <wp:posOffset>8678</wp:posOffset>
          </wp:positionV>
          <wp:extent cx="7545600" cy="1724400"/>
          <wp:effectExtent l="0" t="0" r="0" b="9525"/>
          <wp:wrapNone/>
          <wp:docPr id="47" name="Picture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A_Continuation_Head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5600" cy="172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67328" w:rsidP="001656B4" w:rsidRDefault="00C67328" w14:paraId="0FEF3B77" w14:textId="77777777">
    <w:pPr>
      <w:pStyle w:val="Header"/>
    </w:pPr>
  </w:p>
  <w:p w:rsidRPr="001656B4" w:rsidR="00855D96" w:rsidP="001656B4" w:rsidRDefault="00855D96" w14:paraId="67C910CE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87F49C"/>
    <w:multiLevelType w:val="hybridMultilevel"/>
    <w:tmpl w:val="2CB8DF40"/>
    <w:lvl w:ilvl="0" w:tplc="4E62604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0FE41C0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C1E8D0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BEAEBB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E76E77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C2A757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7D028D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F5475C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5E0F32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6778045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attachedTemplate r:id="rId1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41F"/>
    <w:rsid w:val="00035642"/>
    <w:rsid w:val="00107266"/>
    <w:rsid w:val="00126622"/>
    <w:rsid w:val="001656B4"/>
    <w:rsid w:val="001B20AE"/>
    <w:rsid w:val="001B74B9"/>
    <w:rsid w:val="001D0ECE"/>
    <w:rsid w:val="0020759B"/>
    <w:rsid w:val="00210418"/>
    <w:rsid w:val="00240734"/>
    <w:rsid w:val="00246215"/>
    <w:rsid w:val="002A6D70"/>
    <w:rsid w:val="002D7E33"/>
    <w:rsid w:val="00361593"/>
    <w:rsid w:val="0036520C"/>
    <w:rsid w:val="003960E0"/>
    <w:rsid w:val="003D07D2"/>
    <w:rsid w:val="00403F97"/>
    <w:rsid w:val="00444AD5"/>
    <w:rsid w:val="0045206F"/>
    <w:rsid w:val="00491C3D"/>
    <w:rsid w:val="004B3B4F"/>
    <w:rsid w:val="004B56B8"/>
    <w:rsid w:val="004C7FCD"/>
    <w:rsid w:val="004E2154"/>
    <w:rsid w:val="00596A36"/>
    <w:rsid w:val="005B7736"/>
    <w:rsid w:val="005F441F"/>
    <w:rsid w:val="00600002"/>
    <w:rsid w:val="00612E8E"/>
    <w:rsid w:val="006452E0"/>
    <w:rsid w:val="00661C8D"/>
    <w:rsid w:val="006B71AD"/>
    <w:rsid w:val="006F2C1E"/>
    <w:rsid w:val="00782E1A"/>
    <w:rsid w:val="007B5A9C"/>
    <w:rsid w:val="007C44E2"/>
    <w:rsid w:val="00804622"/>
    <w:rsid w:val="00835A19"/>
    <w:rsid w:val="00855D96"/>
    <w:rsid w:val="00895DAA"/>
    <w:rsid w:val="008B627D"/>
    <w:rsid w:val="008F6240"/>
    <w:rsid w:val="009059A2"/>
    <w:rsid w:val="009459C3"/>
    <w:rsid w:val="00962C2B"/>
    <w:rsid w:val="009A0A80"/>
    <w:rsid w:val="009A402F"/>
    <w:rsid w:val="009A4C2F"/>
    <w:rsid w:val="009B10BF"/>
    <w:rsid w:val="009B606A"/>
    <w:rsid w:val="009C2066"/>
    <w:rsid w:val="009D57DE"/>
    <w:rsid w:val="009D5C13"/>
    <w:rsid w:val="009F0F6C"/>
    <w:rsid w:val="009F4C51"/>
    <w:rsid w:val="00A90EA8"/>
    <w:rsid w:val="00AA09B7"/>
    <w:rsid w:val="00AF0739"/>
    <w:rsid w:val="00B17A9A"/>
    <w:rsid w:val="00B6786A"/>
    <w:rsid w:val="00B94187"/>
    <w:rsid w:val="00BB5C22"/>
    <w:rsid w:val="00BC1410"/>
    <w:rsid w:val="00BF0137"/>
    <w:rsid w:val="00C62065"/>
    <w:rsid w:val="00C67328"/>
    <w:rsid w:val="00C80B66"/>
    <w:rsid w:val="00C91BBD"/>
    <w:rsid w:val="00CB6E3B"/>
    <w:rsid w:val="00D360DB"/>
    <w:rsid w:val="00D76F37"/>
    <w:rsid w:val="00DF19A1"/>
    <w:rsid w:val="00E74694"/>
    <w:rsid w:val="00E94B22"/>
    <w:rsid w:val="00EC6C0A"/>
    <w:rsid w:val="00EE2E9A"/>
    <w:rsid w:val="00EE5841"/>
    <w:rsid w:val="00F211B8"/>
    <w:rsid w:val="00F52C3B"/>
    <w:rsid w:val="00FC31C3"/>
    <w:rsid w:val="01C6E549"/>
    <w:rsid w:val="02B911F5"/>
    <w:rsid w:val="04715A31"/>
    <w:rsid w:val="068EA33A"/>
    <w:rsid w:val="0A37D3A3"/>
    <w:rsid w:val="0AC9E8D1"/>
    <w:rsid w:val="0D78C337"/>
    <w:rsid w:val="0E0CD41F"/>
    <w:rsid w:val="0E786BE6"/>
    <w:rsid w:val="0EB9BE76"/>
    <w:rsid w:val="0FDA2F5C"/>
    <w:rsid w:val="105E09AE"/>
    <w:rsid w:val="124C345A"/>
    <w:rsid w:val="1275A607"/>
    <w:rsid w:val="133C772B"/>
    <w:rsid w:val="1369B30E"/>
    <w:rsid w:val="14ED0285"/>
    <w:rsid w:val="1851EC26"/>
    <w:rsid w:val="1941E409"/>
    <w:rsid w:val="19E4E2FF"/>
    <w:rsid w:val="1A1B5AF6"/>
    <w:rsid w:val="1A380960"/>
    <w:rsid w:val="1A52EFA0"/>
    <w:rsid w:val="1A5F33C5"/>
    <w:rsid w:val="1A80B7EC"/>
    <w:rsid w:val="1AF03410"/>
    <w:rsid w:val="1B302F36"/>
    <w:rsid w:val="1B47BAA1"/>
    <w:rsid w:val="1BFB0426"/>
    <w:rsid w:val="1D72711F"/>
    <w:rsid w:val="1D7DAC2A"/>
    <w:rsid w:val="1D8EE701"/>
    <w:rsid w:val="1E62C7EF"/>
    <w:rsid w:val="1F1B3223"/>
    <w:rsid w:val="1F32A4E8"/>
    <w:rsid w:val="2016AFCB"/>
    <w:rsid w:val="20CE7549"/>
    <w:rsid w:val="21BA4AB6"/>
    <w:rsid w:val="21BC87FA"/>
    <w:rsid w:val="240330B5"/>
    <w:rsid w:val="2493CD27"/>
    <w:rsid w:val="24C2F43F"/>
    <w:rsid w:val="26347DF5"/>
    <w:rsid w:val="2772CC39"/>
    <w:rsid w:val="28C1409B"/>
    <w:rsid w:val="28C666AA"/>
    <w:rsid w:val="2A75578F"/>
    <w:rsid w:val="2ACBF894"/>
    <w:rsid w:val="2B0EE9BF"/>
    <w:rsid w:val="2B49FE7A"/>
    <w:rsid w:val="2DB4B793"/>
    <w:rsid w:val="2DC7593B"/>
    <w:rsid w:val="2F48C8B2"/>
    <w:rsid w:val="30F6A12F"/>
    <w:rsid w:val="31317C8D"/>
    <w:rsid w:val="31D6DC3E"/>
    <w:rsid w:val="3409075B"/>
    <w:rsid w:val="34EEE6E5"/>
    <w:rsid w:val="352B3418"/>
    <w:rsid w:val="3623122E"/>
    <w:rsid w:val="36382ADF"/>
    <w:rsid w:val="36AED218"/>
    <w:rsid w:val="3AE69145"/>
    <w:rsid w:val="3BA0C362"/>
    <w:rsid w:val="3BD89193"/>
    <w:rsid w:val="3D6BBF58"/>
    <w:rsid w:val="3ED2E570"/>
    <w:rsid w:val="413F4C25"/>
    <w:rsid w:val="427D64E1"/>
    <w:rsid w:val="439A9981"/>
    <w:rsid w:val="439BC776"/>
    <w:rsid w:val="44294617"/>
    <w:rsid w:val="450DF1C0"/>
    <w:rsid w:val="46A8C896"/>
    <w:rsid w:val="474859E6"/>
    <w:rsid w:val="48E7BBE9"/>
    <w:rsid w:val="499842D1"/>
    <w:rsid w:val="4A98C016"/>
    <w:rsid w:val="4D06CF43"/>
    <w:rsid w:val="4E2D0452"/>
    <w:rsid w:val="501C2C2D"/>
    <w:rsid w:val="51EB7B3D"/>
    <w:rsid w:val="52005F25"/>
    <w:rsid w:val="53874B9E"/>
    <w:rsid w:val="54D40BA4"/>
    <w:rsid w:val="5533654F"/>
    <w:rsid w:val="5811F558"/>
    <w:rsid w:val="58419464"/>
    <w:rsid w:val="588105C4"/>
    <w:rsid w:val="59D51467"/>
    <w:rsid w:val="59DD64C5"/>
    <w:rsid w:val="5A06BB37"/>
    <w:rsid w:val="5A22FFFC"/>
    <w:rsid w:val="5B36F39F"/>
    <w:rsid w:val="5B8945FB"/>
    <w:rsid w:val="5BF30E00"/>
    <w:rsid w:val="5CA09748"/>
    <w:rsid w:val="5D652130"/>
    <w:rsid w:val="5F687E75"/>
    <w:rsid w:val="60899660"/>
    <w:rsid w:val="6198A021"/>
    <w:rsid w:val="620D7BCB"/>
    <w:rsid w:val="6219D5DD"/>
    <w:rsid w:val="62B797C4"/>
    <w:rsid w:val="633FCBFD"/>
    <w:rsid w:val="640C2BDB"/>
    <w:rsid w:val="652804F2"/>
    <w:rsid w:val="6551769F"/>
    <w:rsid w:val="67352D22"/>
    <w:rsid w:val="68467D57"/>
    <w:rsid w:val="693A404A"/>
    <w:rsid w:val="69A3DF3F"/>
    <w:rsid w:val="6A3623E2"/>
    <w:rsid w:val="6CAC8D90"/>
    <w:rsid w:val="6EF858E5"/>
    <w:rsid w:val="6F4EACAC"/>
    <w:rsid w:val="6FA981CE"/>
    <w:rsid w:val="70EA7D0D"/>
    <w:rsid w:val="7220843D"/>
    <w:rsid w:val="72864D6E"/>
    <w:rsid w:val="749E7718"/>
    <w:rsid w:val="7759BE91"/>
    <w:rsid w:val="7761DDED"/>
    <w:rsid w:val="77B493B3"/>
    <w:rsid w:val="77CC6C31"/>
    <w:rsid w:val="77EB22FB"/>
    <w:rsid w:val="781A57C6"/>
    <w:rsid w:val="798FD530"/>
    <w:rsid w:val="7B9C1E99"/>
    <w:rsid w:val="7BEF437A"/>
    <w:rsid w:val="7E01C66B"/>
    <w:rsid w:val="7E1F7E98"/>
    <w:rsid w:val="7EF6E732"/>
    <w:rsid w:val="7FE91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5F8BAA"/>
  <w15:docId w15:val="{4DDDE10F-3301-444E-AECF-FE569B95A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styleId="Normal" w:default="1">
    <w:name w:val="Normal"/>
    <w:qFormat/>
    <w:rsid w:val="003960E0"/>
    <w:rPr>
      <w:rFonts w:ascii="Arial" w:hAnsi="Arial"/>
      <w:color w:val="646363"/>
    </w:rPr>
  </w:style>
  <w:style w:type="paragraph" w:styleId="Heading1">
    <w:name w:val="heading 1"/>
    <w:basedOn w:val="Normal"/>
    <w:next w:val="Normal"/>
    <w:link w:val="Heading1Char"/>
    <w:uiPriority w:val="9"/>
    <w:qFormat/>
    <w:rsid w:val="00BC1410"/>
    <w:pPr>
      <w:keepNext/>
      <w:keepLines/>
      <w:spacing w:before="240" w:after="240"/>
      <w:outlineLvl w:val="0"/>
    </w:pPr>
    <w:rPr>
      <w:rFonts w:eastAsiaTheme="majorEastAsia" w:cstheme="majorBidi"/>
      <w:b/>
      <w:color w:val="EE7203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C1410"/>
    <w:pPr>
      <w:keepNext/>
      <w:keepLines/>
      <w:spacing w:before="240" w:after="240"/>
      <w:outlineLvl w:val="1"/>
    </w:pPr>
    <w:rPr>
      <w:rFonts w:eastAsiaTheme="majorEastAsia" w:cstheme="majorBidi"/>
      <w:color w:val="0084B7"/>
      <w:sz w:val="24"/>
      <w:szCs w:val="2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5D96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855D96"/>
  </w:style>
  <w:style w:type="paragraph" w:styleId="Footer">
    <w:name w:val="footer"/>
    <w:basedOn w:val="Normal"/>
    <w:link w:val="FooterChar"/>
    <w:uiPriority w:val="99"/>
    <w:unhideWhenUsed/>
    <w:rsid w:val="00855D96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855D96"/>
  </w:style>
  <w:style w:type="paragraph" w:styleId="BalloonText">
    <w:name w:val="Balloon Text"/>
    <w:basedOn w:val="Normal"/>
    <w:link w:val="BalloonTextChar"/>
    <w:uiPriority w:val="99"/>
    <w:semiHidden/>
    <w:unhideWhenUsed/>
    <w:rsid w:val="00855D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855D96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rsid w:val="003960E0"/>
    <w:pPr>
      <w:spacing w:after="0" w:line="240" w:lineRule="auto"/>
      <w:contextualSpacing/>
    </w:pPr>
    <w:rPr>
      <w:rFonts w:asciiTheme="majorHAnsi" w:hAnsiTheme="majorHAnsi" w:eastAsiaTheme="majorEastAsia" w:cstheme="majorBidi"/>
      <w:color w:val="auto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3960E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Heading1Char" w:customStyle="1">
    <w:name w:val="Heading 1 Char"/>
    <w:basedOn w:val="DefaultParagraphFont"/>
    <w:link w:val="Heading1"/>
    <w:uiPriority w:val="9"/>
    <w:rsid w:val="00BC1410"/>
    <w:rPr>
      <w:rFonts w:ascii="Arial" w:hAnsi="Arial" w:eastAsiaTheme="majorEastAsia" w:cstheme="majorBidi"/>
      <w:b/>
      <w:color w:val="EE7203"/>
      <w:sz w:val="28"/>
      <w:szCs w:val="32"/>
    </w:rPr>
  </w:style>
  <w:style w:type="character" w:styleId="Heading2Char" w:customStyle="1">
    <w:name w:val="Heading 2 Char"/>
    <w:basedOn w:val="DefaultParagraphFont"/>
    <w:link w:val="Heading2"/>
    <w:uiPriority w:val="9"/>
    <w:rsid w:val="00BC1410"/>
    <w:rPr>
      <w:rFonts w:ascii="Arial" w:hAnsi="Arial" w:eastAsiaTheme="majorEastAsia" w:cstheme="majorBidi"/>
      <w:color w:val="0084B7"/>
      <w:sz w:val="24"/>
      <w:szCs w:val="26"/>
    </w:rPr>
  </w:style>
  <w:style w:type="paragraph" w:styleId="NoSpacing">
    <w:name w:val="No Spacing"/>
    <w:uiPriority w:val="1"/>
    <w:qFormat/>
    <w:rsid w:val="00491C3D"/>
    <w:pPr>
      <w:spacing w:after="0" w:line="240" w:lineRule="auto"/>
    </w:pPr>
    <w:rPr>
      <w:rFonts w:ascii="Arial" w:hAnsi="Arial"/>
      <w:color w:val="646363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nnahSmith\Downloads\BA_Fast%20Responder_Continuation%20sheet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48F443CDD13C429EEF450F590987C9" ma:contentTypeVersion="" ma:contentTypeDescription="Create a new document." ma:contentTypeScope="" ma:versionID="d9ab21f832d9f7cf257dddbb96657b6e">
  <xsd:schema xmlns:xsd="http://www.w3.org/2001/XMLSchema" xmlns:xs="http://www.w3.org/2001/XMLSchema" xmlns:p="http://schemas.microsoft.com/office/2006/metadata/properties" xmlns:ns2="f8f7eb3d-a858-47a0-8b8c-f5d82980d53b" targetNamespace="http://schemas.microsoft.com/office/2006/metadata/properties" ma:root="true" ma:fieldsID="2a7c36028b697cb1c026bae9c4d08575" ns2:_="">
    <xsd:import namespace="f8f7eb3d-a858-47a0-8b8c-f5d82980d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f7eb3d-a858-47a0-8b8c-f5d82980d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88B271-A2EA-4E0A-A614-5FBD55CE84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C8033AF-4FC9-41C1-A807-A19DD4A05A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f7eb3d-a858-47a0-8b8c-f5d82980d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FD03D8-98A7-464C-A52F-1B0D56AA6E30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BA_Fast Responder_Continuation sheet template.dotx</ap:Template>
  <ap:Application>Microsoft Word for the web</ap:Application>
  <ap:DocSecurity>4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Hannah Smith</dc:creator>
  <keywords/>
  <lastModifiedBy>Hannah Smith</lastModifiedBy>
  <revision>17</revision>
  <dcterms:created xsi:type="dcterms:W3CDTF">2023-12-05T20:12:00.0000000Z</dcterms:created>
  <dcterms:modified xsi:type="dcterms:W3CDTF">2026-04-08T14:40:29.7022757Z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0x0101000748F443CDD13C429EEF450F590987C9</vt:lpwstr>
  </property>
  <property fmtid="{D5CDD505-2E9C-101B-9397-08002B2CF9AE}" pid="3" name="Order">
    <vt:r8>17700</vt:r8>
  </property>
  <property fmtid="{D5CDD505-2E9C-101B-9397-08002B2CF9AE}" pid="4" name="MediaServiceImageTags">
    <vt:lpwstr/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</Properties>
</file>